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67A" w:rsidRPr="00291E05" w:rsidRDefault="000F567A" w:rsidP="00C1172F">
      <w:pPr>
        <w:pStyle w:val="Subtitle"/>
        <w:spacing w:line="360" w:lineRule="auto"/>
        <w:ind w:left="5387" w:right="1102"/>
        <w:jc w:val="right"/>
        <w:rPr>
          <w:color w:val="000000"/>
          <w:sz w:val="24"/>
        </w:rPr>
      </w:pPr>
      <w:r w:rsidRPr="00291E05">
        <w:rPr>
          <w:color w:val="000000"/>
          <w:sz w:val="24"/>
        </w:rPr>
        <w:t xml:space="preserve">    «ТАСДИЌ МЕКУНАМ»</w:t>
      </w:r>
    </w:p>
    <w:p w:rsidR="000F567A" w:rsidRPr="00291E05" w:rsidRDefault="000F567A" w:rsidP="00C1172F">
      <w:pPr>
        <w:pStyle w:val="Subtitle"/>
        <w:spacing w:line="360" w:lineRule="auto"/>
        <w:ind w:left="5387"/>
        <w:rPr>
          <w:color w:val="000000"/>
          <w:sz w:val="24"/>
        </w:rPr>
      </w:pPr>
      <w:r w:rsidRPr="00291E05">
        <w:rPr>
          <w:color w:val="000000"/>
          <w:sz w:val="24"/>
        </w:rPr>
        <w:t xml:space="preserve">                                                                             Сардори раёсати таълими ДМТ</w:t>
      </w:r>
    </w:p>
    <w:p w:rsidR="000F567A" w:rsidRPr="00291E05" w:rsidRDefault="000F567A" w:rsidP="00C1172F">
      <w:pPr>
        <w:pStyle w:val="Subtitle"/>
        <w:spacing w:line="360" w:lineRule="auto"/>
        <w:ind w:left="5387"/>
        <w:jc w:val="left"/>
        <w:rPr>
          <w:color w:val="000000"/>
          <w:sz w:val="24"/>
          <w:lang w:val="tg-Cyrl-TJ"/>
        </w:rPr>
      </w:pPr>
      <w:r w:rsidRPr="00291E05">
        <w:rPr>
          <w:color w:val="000000"/>
          <w:sz w:val="24"/>
        </w:rPr>
        <w:t xml:space="preserve">                                                                                          ____________</w:t>
      </w:r>
      <w:r w:rsidRPr="00291E05">
        <w:rPr>
          <w:color w:val="000000"/>
          <w:sz w:val="24"/>
          <w:lang w:val="tg-Cyrl-TJ"/>
        </w:rPr>
        <w:t>Шарифзода И.М.</w:t>
      </w:r>
    </w:p>
    <w:p w:rsidR="000F567A" w:rsidRPr="00291E05" w:rsidRDefault="000F567A" w:rsidP="00C1172F">
      <w:pPr>
        <w:pStyle w:val="Subtitle"/>
        <w:spacing w:line="360" w:lineRule="auto"/>
        <w:ind w:left="5387"/>
        <w:rPr>
          <w:color w:val="000000"/>
          <w:sz w:val="24"/>
          <w:lang w:val="tg-Cyrl-TJ"/>
        </w:rPr>
      </w:pPr>
      <w:r w:rsidRPr="00291E05">
        <w:rPr>
          <w:color w:val="000000"/>
          <w:sz w:val="24"/>
        </w:rPr>
        <w:t xml:space="preserve">                                                                             «____» ____________ соли 20</w:t>
      </w:r>
      <w:r w:rsidRPr="00291E05">
        <w:rPr>
          <w:color w:val="000000"/>
          <w:sz w:val="24"/>
          <w:lang w:val="tg-Cyrl-TJ"/>
        </w:rPr>
        <w:t>23</w:t>
      </w:r>
    </w:p>
    <w:p w:rsidR="000F567A" w:rsidRPr="00291E05" w:rsidRDefault="000F567A" w:rsidP="00C1172F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36"/>
          <w:szCs w:val="36"/>
        </w:rPr>
      </w:pPr>
    </w:p>
    <w:p w:rsidR="000F567A" w:rsidRPr="00291E05" w:rsidRDefault="000F567A" w:rsidP="008543D5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291E05">
        <w:rPr>
          <w:rFonts w:ascii="Times New Roman Tj" w:hAnsi="Times New Roman Tj"/>
          <w:b/>
          <w:color w:val="000000"/>
          <w:sz w:val="28"/>
          <w:szCs w:val="28"/>
        </w:rPr>
        <w:t>Факултети Иктисод ва идора</w:t>
      </w:r>
    </w:p>
    <w:p w:rsidR="000F567A" w:rsidRPr="00291E05" w:rsidRDefault="000F567A" w:rsidP="008543D5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291E05">
        <w:rPr>
          <w:rFonts w:ascii="Times New Roman Tj" w:hAnsi="Times New Roman Tj"/>
          <w:b/>
          <w:color w:val="000000"/>
          <w:sz w:val="28"/>
          <w:szCs w:val="28"/>
        </w:rPr>
        <w:t>Нимсолаи тирамоњии соли хониши 2024-2025</w:t>
      </w:r>
    </w:p>
    <w:p w:rsidR="000F567A" w:rsidRPr="00291E05" w:rsidRDefault="000F567A" w:rsidP="008543D5">
      <w:pPr>
        <w:spacing w:after="0" w:line="240" w:lineRule="auto"/>
        <w:jc w:val="center"/>
        <w:rPr>
          <w:rFonts w:ascii="Times New Roman Tj" w:hAnsi="Times New Roman Tj"/>
          <w:color w:val="000000"/>
          <w:sz w:val="12"/>
          <w:szCs w:val="28"/>
        </w:rPr>
      </w:pPr>
    </w:p>
    <w:tbl>
      <w:tblPr>
        <w:tblW w:w="14033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1"/>
        <w:gridCol w:w="6061"/>
        <w:gridCol w:w="3270"/>
        <w:gridCol w:w="2246"/>
        <w:gridCol w:w="7"/>
        <w:gridCol w:w="1858"/>
      </w:tblGrid>
      <w:tr w:rsidR="000F567A" w:rsidRPr="00291E05" w:rsidTr="00D35CAC">
        <w:trPr>
          <w:trHeight w:val="604"/>
        </w:trPr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Номи фан (бо тољикї ва русї)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>Ному насаби устодон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Миќдори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кредит умумї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Таносуби 60/40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шифоњї/тестї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Курси 1, 25010700 тољикї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Фарњангшиносї/ Культурология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Мањмадова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Њуќуќ аз рўи ихтисос/Право по специальности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Муминзода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Забони хориљї аз рўи ихтисос /Иностранный язык по специальности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 xml:space="preserve">Валиев С. Абубакров Ш. 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Технологияи информатсионї/ Информационные технологии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Табарзода О.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Географияи иќтисодии Тољикистон бо асосњои демография/Экономическая география  Таджикистана  с основы демографии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Усмонов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Математикаи олї/ Высшая математика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Неъматов Њ.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Назарияи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8"/>
              </w:rPr>
              <w:t>/ Экономическая теория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Комилов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Муќаддимаи ихтисос/Введение в специальность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 xml:space="preserve">Азизова М. 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Тарбияи љисмонї/</w:t>
            </w:r>
            <w:r w:rsidRPr="00291E05">
              <w:rPr>
                <w:color w:val="000000"/>
              </w:rPr>
              <w:t xml:space="preserve"> </w:t>
            </w: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Бухориев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Санљиш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Курси 1, 25010700 (русї)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Фарњангшиносї/ Культурология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Муминзода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Њуќуќ аз рўи ихтисос/Право по специальности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Амирзода Ф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Забони хориљї аз рўи ихтисос /Иностранный язык по специальности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Ниматова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Технологияи информатсионї/ Информационные технологии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Њофизов Њ.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Географияи иќтисодии Тољикистон бо асосњои демография/Экономическая география  Таджикистана  с основы демографии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Сайфуллоев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Математикаи олї/ Высшая математика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Шукурова Г.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Назарияи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8"/>
              </w:rPr>
              <w:t>/ Экономическая теория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Шерова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Муќаддимаи ихтисос/Введение в специальность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Рањмонов Љ.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 xml:space="preserve">Тарбияи љисмонї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Герасимова И.М.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Санљиш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Курси 1, 25010715 тољикї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Фарњангшиносї/ Культурология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>Мањмадова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Њуќуќ аз рўи ихтисос/Право по специальности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Муминзода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Забони хориљї аз рўи ихтисос /Иностранный язык по специальности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Ниматова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Технологияи информатсионї/ Информационные технологии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Соњибов Ѓ.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Географияи иќтисодии Тољикистон бо асосњои демография/Экономическая география  Таджикистана  с основы демографии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Зокиров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Математикаи олї/ Высшая математика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Мирзоев Њ.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Назарияи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8"/>
              </w:rPr>
              <w:t>/ Экономическая теория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Љоналоев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Муќаддимаи ихтисос/Введение в специальность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Таѓоев Љ.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Тарбияи љисмонї/</w:t>
            </w:r>
            <w:r w:rsidRPr="00291E05">
              <w:rPr>
                <w:color w:val="000000"/>
              </w:rPr>
              <w:t xml:space="preserve"> </w:t>
            </w: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Рањмонов Н.С.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Санљиш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Курси 1, 25010701 тољикї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Фарњангшиносї/ Культурология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Мањмадова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Њуќуќ аз рўи ихтисос/Право по специальности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Азамќулов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Забони хориљї аз рўи ихтисос /Иностранный язык по специальности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Ибрагимов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Технологияи информатсионї/ Информационные технологии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Мањмадназарова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Географияи иќтисодии Тољикистон бо асосњои демография/Экономическая география  Таджикистана  с основы демографии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Ризоев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Математикаи олї/ Высшая математика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Шукуров Х.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Назарияи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8"/>
              </w:rPr>
              <w:t>/ Экономическая теория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Љоналоев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Муќаддимаи ихтисос/Введение в специальность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Ѓаниев Т.Б.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Тарбияи љисмонї/</w:t>
            </w:r>
            <w:r w:rsidRPr="00291E05">
              <w:rPr>
                <w:color w:val="000000"/>
              </w:rPr>
              <w:t xml:space="preserve"> </w:t>
            </w: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Бухориев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Санљиш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Курси 1, 25011027 тољикї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Фарњангшиносї/ Культурология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Холов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Њуќуќ аз рўи ихтисос/Право по специальности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Азамќулов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Забони хориљї аз рўи ихтисос /Иностранный язык по специальности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Ибрагимов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Технологияи информатсионї/ Информационные технологии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Табарзода О.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Географияи иќтисодии Тољикистон бо асосњои демография/Экономическая география  Таджикистана  с основы демографии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Юнусов Т.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Математикаи олї/ Высшая математика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Бобоёров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Назарияи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8"/>
              </w:rPr>
              <w:t>/ Экономическая теория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Саидова Њ.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Муќаддимаи ихтисос/Введение в специальность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Чоршанбиев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Тарбияи љисмонї/</w:t>
            </w:r>
            <w:r w:rsidRPr="00291E05">
              <w:rPr>
                <w:color w:val="000000"/>
              </w:rPr>
              <w:t xml:space="preserve"> </w:t>
            </w: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Шарифов Б.А.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Санљиш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Курси 1, 260101 тољикї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Фарњангшиносї/ Культурология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</w:rPr>
              <w:t>Нодирхонов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Њуќуќ аз рўи ихтисос/Право по специальности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18"/>
                <w:lang w:val="uk-UA"/>
              </w:rPr>
              <w:t>Азамќулов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Забони хориљї аз рўи ихтисос /Иностранный язык по специальности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18"/>
                <w:lang w:val="uk-UA"/>
              </w:rPr>
              <w:t>Абубакров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Технологияи информатсионї/ Информационные технологии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</w:rPr>
              <w:t>Сатторов 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Географияи иќтисодии Тољикистон бо асосњои демография/Экономическая география  Таджикистана  с основы демографии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18"/>
                <w:lang w:val="uk-UA"/>
              </w:rPr>
              <w:t>Зокиров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Математикаи олї/ Высшая математика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0"/>
                <w:lang w:val="uk-UA"/>
              </w:rPr>
              <w:t>Бобоёров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Назарияи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8"/>
              </w:rPr>
              <w:t>/ Экономическая теория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18"/>
                <w:szCs w:val="18"/>
                <w:lang w:val="uk-UA"/>
              </w:rPr>
              <w:t>Мирзошарипов Ќ.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Муќаддимаи ихтисос/Введение в специальность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18"/>
                <w:lang w:val="uk-UA"/>
              </w:rPr>
              <w:t>Раљабов Ќ.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Тарбияи љисмонї/</w:t>
            </w:r>
            <w:r w:rsidRPr="00291E05">
              <w:rPr>
                <w:color w:val="000000"/>
              </w:rPr>
              <w:t xml:space="preserve"> </w:t>
            </w: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Бутаев Ќ.А.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Санљиш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Курси 1, 26020200 тољикї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Фарњангшиносї/ Культурология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Мањмадова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Њуќуќ аз рўи ихтисос/Право по специальности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Абдулхайри Х.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Забони хориљї аз рўи ихтисос /Иностранный язык по специальности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Абубакров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Технологияи информатсионї/ Информационные технологии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Алимардонов Т.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Географияи иќтисодии Тољикистон бо асосњои демография/Экономическая география  Таджикистана  с основы демографии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Усмонов Њ.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Математикаи олї/ Высшая математика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Рушанов Б.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Назарияи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8"/>
              </w:rPr>
              <w:t>/ Экономическая теория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Њайитова Б.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Муќаддимаи ихтисос/Введение в специальность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Содиќов Ќ.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Тарбияи љисмонї/</w:t>
            </w:r>
            <w:r w:rsidRPr="00291E05">
              <w:rPr>
                <w:color w:val="000000"/>
              </w:rPr>
              <w:t xml:space="preserve"> </w:t>
            </w: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Герасимова И.М.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Санљиш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Курси 1, 26020200 (русї)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Фарњангшиносї/ Культурология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Cs w:val="18"/>
                <w:lang w:val="uk-UA"/>
              </w:rPr>
              <w:t>Муминзода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Њуќуќ аз рўи ихтисос/Право по специальности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Амирзода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Забони хориљї аз рўи ихтисос /Иностранный язык по специальности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Муродова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Технологияи информатсионї/ Информационные технологии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Табарзода О.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Географияи иќтисодии Тољикистон бо асосњои демография/Экономическая география  Таджикистана  с основы демографии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Сайфуллоев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Математикаи олї/ Высшая математика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Њафизова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Назарияи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8"/>
              </w:rPr>
              <w:t>/ Экономическая теория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Шерова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Муќаддимаи ихтисос/Введение в специальность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Абдуллоева И.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Тарбияи љисмонї/</w:t>
            </w:r>
            <w:r w:rsidRPr="00291E05">
              <w:rPr>
                <w:color w:val="000000"/>
              </w:rPr>
              <w:t xml:space="preserve"> </w:t>
            </w: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Герасимова И.М.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Санљиш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Курси 1, 26020300 тољикї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Фарњангшиносї/ Культурология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Мањмадова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Њуќуќ аз рўи ихтисос/Право по специальности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Каримов Њ.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Забони хориљї аз рўи ихтисос /Иностранный язык по специальности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Ниматова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Технологияи информатсионї/ Информационные технологии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Алимардонов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Географияи иќтисодии Тољикистон бо асосњои демография/Экономическая география  Таджикистана  с основы демографии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Ризоев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Математикаи олї/ Высшая математика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Шукурова Г.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Назарияи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8"/>
              </w:rPr>
              <w:t>/ Экономическая теория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Мирзошарипов Ќ.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Муќаддимаи ихтисос/Введение в специальность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Авзалов Х.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Тарбияи љисмонї/</w:t>
            </w:r>
            <w:r w:rsidRPr="00291E05">
              <w:rPr>
                <w:color w:val="000000"/>
              </w:rPr>
              <w:t xml:space="preserve"> </w:t>
            </w: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Таѓоев Њ.А.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Санљиш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Курси 1, 26020203 тољикї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Фарњангшиносї/ Культурология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Мањмадова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Њуќуќ аз рўи ихтисос/Право по специальности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Каримов Њ.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Забони хориљї аз рўи ихтисос /Иностранный язык по специальности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Бобохонова Њ.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Технологияи информатсионї/ Информационные технологии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Табарзода О.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Географияи иќтисодии Тољикистон бо асосњои демография/Экономическая география  Таджикистана  с основы демографии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Ризоев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Математикаи олї/ Высшая математика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Рушанов Б.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Назарияи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8"/>
              </w:rPr>
              <w:t>/ Экономическая теория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Љоналоев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Муќаддимаи ихтисос/Введение в специальность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Махкамов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Тарбияи љисмонї/</w:t>
            </w:r>
            <w:r w:rsidRPr="00291E05">
              <w:rPr>
                <w:color w:val="000000"/>
              </w:rPr>
              <w:t xml:space="preserve"> </w:t>
            </w: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Сафаров Ш.Б.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Санљиш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Курси 1, 26010301 тољикї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Фарњангшиносї/ Культурология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Мањмадова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Њуќуќ аз рўи ихтисос/Право по специальности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Абдулхайри Х.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Забони хориљї аз рўи ихтисос /Иностранный язык по специальности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Валиев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Технологияи информатсионї/ Информационные технологии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Табарзода О.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Географияи иќтисодии Тољикистон бо асосњои демография/Экономическая география  Таджикистана  с основы демографии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Усмонов У.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Математикаи олї/ Высшая математика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Искандари Љ.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Назарияи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8"/>
              </w:rPr>
              <w:t>/ Экономическая теория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Юсупов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Муќаддимаи ихтисос/Введение в специальность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Рањимзода Њ.Р.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Тарбияи љисмонї/</w:t>
            </w:r>
            <w:r w:rsidRPr="00291E05">
              <w:rPr>
                <w:color w:val="000000"/>
              </w:rPr>
              <w:t xml:space="preserve"> </w:t>
            </w: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Бобоев С.Н.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Санљиш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Курси 1, 26010301 русї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Фарњангшиносї/ Культурология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Муминзода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Њуќуќ аз рўи ихтисос/Право по специальности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Амирзода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Забони хориљї аз рўи ихтисос /Иностранный язык по специальности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Олимова Г.Т.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Технологияи информатсионї/ Информационные технологии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Джураева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Географияи иќтисодии Тољикистон бо асосњои демография/Экономическая география  Таджикистана  с основы демографии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Сайфуллоев У.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Математикаи олї/ Высшая математика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Зокиров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Назарияи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8"/>
              </w:rPr>
              <w:t>/ Экономическая теория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18"/>
                <w:szCs w:val="18"/>
                <w:lang w:val="uk-UA"/>
              </w:rPr>
              <w:t>Шерова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Муќаддимаи ихтисос/Введение в специальность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18"/>
                <w:szCs w:val="18"/>
                <w:lang w:val="uk-UA"/>
              </w:rPr>
              <w:t>Исроилова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Тарбияи љисмонї/</w:t>
            </w:r>
            <w:r w:rsidRPr="00291E05">
              <w:rPr>
                <w:color w:val="000000"/>
              </w:rPr>
              <w:t xml:space="preserve"> </w:t>
            </w: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Герасимова И.М.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Санљиш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Курси 1, 96010103 тољикї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Фарњангшиносї/ Культурология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Холова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Њуќуќ аз рўи ихтисос/Право по специальности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Солењи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Забони хориљї аз рўи ихтисос /Иностранный язык по специальности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Рузиматова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Технологияи информатсионї/ Информационные технологии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Ашуров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Географияи иќтисодии Тољикистон бо асосњои демография/Экономическая география  Таджикистана  с основы демографии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Сайфуллоев У.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Математикаи олї/ Высшая математика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Искандари Љ.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Назарияи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8"/>
              </w:rPr>
              <w:t>/ Экономическая теория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Саидова Њ.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Муќаддимаи ихтисос/Введение в специальность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 xml:space="preserve">Саидова Ш.    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Тарбияи љисмонї/</w:t>
            </w:r>
            <w:r w:rsidRPr="00291E05">
              <w:rPr>
                <w:color w:val="000000"/>
              </w:rPr>
              <w:t xml:space="preserve"> </w:t>
            </w: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Муминов С.С.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Санљиш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Курси 1, 25010731 тољикї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Фарњангшиносї/ Культурология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Мањмадова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Њуќуќ аз рўи ихтисос/Право по специальности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Солењи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Забони хориљї аз рўи ихтисос /Иностранный язык по специальности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Рањимзода М.С.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Технологияи информатсионї/ Информационные технологии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Соњибов Ѓ.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Географияи иќтисодии Тољикистон бо асосњои демография/Экономическая география  Таджикистана  с основы демографии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Зокиров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Математикаи олї/ Высшая математика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Рушанов Б.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Назарияи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8"/>
              </w:rPr>
              <w:t>/ Экономическая теория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Љоналоев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Муќаддимаи ихтисос/Введение в специальность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Таѓоев Љ.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Тарбияи љисмонї/</w:t>
            </w:r>
            <w:r w:rsidRPr="00291E05">
              <w:rPr>
                <w:color w:val="000000"/>
              </w:rPr>
              <w:t xml:space="preserve"> </w:t>
            </w: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Бухориев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Санљиш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Курси 1, 26020100 тољикї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Фарњангшиносї/ Культурология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Ќиматшоев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Њуќуќ аз рўи ихтисос/Право по специальности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Каримов Њ.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Забони хориљї аз рўи ихтисос /Иностранный язык по специальности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Ибрагимов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Технологияи информатсионї/ Информационные технологии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Мањманазарова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Географияи иќтисодии Тољикистон бо асосњои демография/Экономическая география  Таджикистана  с основы демографии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Сайфуллоев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Математикаи олї/ Высшая математика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Искандари Љ.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Назарияи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8"/>
              </w:rPr>
              <w:t>/ Экономическая теория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Каримова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Муќаддимаи ихтисос/Введение в специальность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 xml:space="preserve">Наимзода Н.  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Тарбияи љисмонї/</w:t>
            </w:r>
            <w:r w:rsidRPr="00291E05">
              <w:rPr>
                <w:color w:val="000000"/>
              </w:rPr>
              <w:t xml:space="preserve"> </w:t>
            </w: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Сафаров Ю.С.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Санљиш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Курси 1, 26020323 русї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Фарњангшиносї/ Культурология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Амирхонов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Њуќуќ аз рўи ихтисос/Право по специальности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Амирзода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Забони хориљї аз рўи ихтисос /Иностранный язык по специальности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Муродова М.С.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Технологияи информатсионї/ Информационные технологии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Саторов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Географияи иќтисодии Тољикистон бо асосњои демография/Экономическая география  Таджикистана  с основы демографии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Юнусов Т.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Математикаи олї/ Высшая математика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Зокиров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8"/>
              </w:rPr>
              <w:t>Назарияи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8"/>
              </w:rPr>
              <w:t>/ Экономическая теория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Cs w:val="18"/>
                <w:lang w:val="uk-UA"/>
              </w:rPr>
              <w:t>Шерова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Муќаддимаи ихтисос/Введение в специальность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Рањмонов ДЖ.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Тарбияи љисмонї/</w:t>
            </w:r>
            <w:r w:rsidRPr="00291E05">
              <w:rPr>
                <w:color w:val="000000"/>
              </w:rPr>
              <w:t xml:space="preserve"> </w:t>
            </w: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Садридинов М.З.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Санљиш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Курси 2. 25010700 (русї)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Иќтисодиёт ва идораи љамъияти сањоми/Экономика и управление акционерных обществ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18"/>
                <w:lang w:val="uk-UA"/>
              </w:rPr>
              <w:t>Рањимов Ш</w:t>
            </w:r>
            <w:r w:rsidRPr="00291E05">
              <w:rPr>
                <w:rFonts w:ascii="Times New Roman Tj" w:hAnsi="Times New Roman Tj"/>
                <w:color w:val="000000"/>
                <w:sz w:val="18"/>
                <w:szCs w:val="18"/>
                <w:lang w:val="uk-UA"/>
              </w:rPr>
              <w:t>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Ахлоќ ва зебоишиносї/Этика эстетика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Асташина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Сиёсатшиносї/Политология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Гадоев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 ва маркетинг/Менеджмент и маркетинг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Дустов Б.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Омор/Статистика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Эргашова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Иќтисоди корхона/Экономика предприятия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Низомова Т.Д.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Консепсияи табиатшиносии муосир, М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удофиаи шањрвандї/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Концепция современного естетствознания, Г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ражданская оборона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Алишери М.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Холмонов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Логистика/Логистика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Рањимов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Сотсиология/Социология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Бањромбеков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 xml:space="preserve">Курси 2. 25010700 тољикї 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Иќтисодиёт ва идораи љамъияти сањоми/Экономика и управление акционерных обществ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Холов А.М.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Ахлоќ ва зебоишиносї/Этика эстетика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Абубакри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Сиёсатшиносї/Политология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Ќаландаров К.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 ва маркетинг/Менеджмент и маркетинг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Бахтиёри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Омор/Статистика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Одинаев О.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Иќтисоди корхона/Экономика предприятия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Давлатова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Консепсияи табиатшиносии муосир, М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удофиаи шањрвандї/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Концепция современного естетствознания, Г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ражданская оборона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Рањмонов Ш.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Муллоев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Логистика/Логистика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Азизова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Сотсиология/Социология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Умаров Т.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Курси 2. 25010715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Асос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ои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хокшинос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  <w:lang w:val="tg-Cyrl-TJ"/>
              </w:rPr>
              <w:t xml:space="preserve">/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Основы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почвоведение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Исмоилова Х.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Асос</w:t>
            </w:r>
            <w:r w:rsidRPr="00291E05">
              <w:rPr>
                <w:rFonts w:ascii="Cambria" w:hAnsi="Cambria" w:cs="Cambria"/>
                <w:color w:val="000000"/>
                <w:sz w:val="24"/>
                <w:szCs w:val="28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ои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агробизнес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/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Основы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8"/>
              </w:rPr>
              <w:t>агробизнеса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Холов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Иќтисоди миллї/ Национальная экономика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Имомова М.</w:t>
            </w:r>
          </w:p>
        </w:tc>
        <w:tc>
          <w:tcPr>
            <w:tcW w:w="2253" w:type="dxa"/>
            <w:gridSpan w:val="2"/>
            <w:vAlign w:val="center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8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Консепсияи табиатшиносии муосир ва мудофиаи гражданї/ Концепция современного естествознания и гражданская оборона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 xml:space="preserve">Рањмонов Ш. 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Муллоев В.</w:t>
            </w:r>
          </w:p>
        </w:tc>
        <w:tc>
          <w:tcPr>
            <w:tcW w:w="2253" w:type="dxa"/>
            <w:gridSpan w:val="2"/>
            <w:vAlign w:val="center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8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Менељмент / Менеджмент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Муњсинов Д.</w:t>
            </w:r>
          </w:p>
        </w:tc>
        <w:tc>
          <w:tcPr>
            <w:tcW w:w="2253" w:type="dxa"/>
            <w:gridSpan w:val="2"/>
            <w:vAlign w:val="center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8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Сотсиология/ Социология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Барфиев А.</w:t>
            </w:r>
          </w:p>
        </w:tc>
        <w:tc>
          <w:tcPr>
            <w:tcW w:w="2253" w:type="dxa"/>
            <w:gridSpan w:val="2"/>
            <w:vAlign w:val="center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8"/>
                <w:szCs w:val="28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8"/>
                <w:szCs w:val="28"/>
                <w:lang w:val="tg-Cyrl-TJ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8"/>
                <w:highlight w:val="yellow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Омор/ Статистика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Маљидов А.</w:t>
            </w:r>
          </w:p>
        </w:tc>
        <w:tc>
          <w:tcPr>
            <w:tcW w:w="2253" w:type="dxa"/>
            <w:gridSpan w:val="2"/>
            <w:vAlign w:val="center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8"/>
                <w:szCs w:val="28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8"/>
                <w:szCs w:val="28"/>
                <w:lang w:val="tg-Cyrl-TJ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Сиёсатшиносї/ Политология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Cs w:val="18"/>
                <w:lang w:val="uk-UA"/>
              </w:rPr>
              <w:t>Њукумшоев З.</w:t>
            </w:r>
          </w:p>
        </w:tc>
        <w:tc>
          <w:tcPr>
            <w:tcW w:w="2253" w:type="dxa"/>
            <w:gridSpan w:val="2"/>
            <w:vAlign w:val="center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8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Курси 2. 25010701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Консепсияи табиатшиносии муосир ва мудофиаи гражданї/ Концепция современного естествознания и гражданская оборона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 xml:space="preserve">Рањмонов Ш. 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Муллоев В.</w:t>
            </w:r>
          </w:p>
        </w:tc>
        <w:tc>
          <w:tcPr>
            <w:tcW w:w="2253" w:type="dxa"/>
            <w:gridSpan w:val="2"/>
            <w:vAlign w:val="center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8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Сиёсати даромад ва музди мењнат</w:t>
            </w:r>
            <w:r w:rsidRPr="00291E05">
              <w:rPr>
                <w:color w:val="000000"/>
                <w:sz w:val="24"/>
                <w:szCs w:val="24"/>
              </w:rPr>
              <w:t>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Политика доходов и заработной платы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Саъдуллозода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  <w:lang w:val="tg-Cyrl-TJ"/>
              </w:rPr>
              <w:t>И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тисодиёти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ме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нат</w:t>
            </w:r>
            <w:r w:rsidRPr="00291E05">
              <w:rPr>
                <w:rFonts w:cs="Times New Roman Tj"/>
                <w:color w:val="000000"/>
                <w:sz w:val="24"/>
                <w:szCs w:val="24"/>
                <w:lang w:val="en-US"/>
              </w:rPr>
              <w:t>/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  <w:lang w:val="tg-Cyrl-TJ"/>
              </w:rPr>
              <w:t>Экономика труда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Давлатов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Менељмент ва маркетинг/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Менеджмент и маркетинг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Ќурбонов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Омор/ Статистика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Боњирова Т.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Сиёсатшиносї / Политология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Рањимов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/>
              <w:rPr>
                <w:rFonts w:ascii="Times New Roman Tj" w:hAnsi="Times New Roman Tj" w:cs="Calibri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Со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тс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иология /Социология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Наљмиддинзода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  <w:lang w:val="tg-Cyrl-TJ"/>
              </w:rPr>
              <w:t>И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тисодиёти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муносибат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ои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и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ҷ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тимо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-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ме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нат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ӣ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:rsidR="000F567A" w:rsidRPr="00291E05" w:rsidRDefault="000F567A" w:rsidP="00D35CAC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Экономика социально-трудовых отношений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Разоќова Г.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Курси 2. 260101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Консепсияи табиатшиносии муосир ва мудофиаи гражданї/ Концепция современного естествознания и гражданская оборона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 xml:space="preserve">Хољаев А. 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Табаров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Стандартиза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тс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ияи давлат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/</w:t>
            </w:r>
          </w:p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Государственная стандартизация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Абдуева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Сиёсати зиддиинњисории давлат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/Государственная антимонопольная политика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Абдуева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Менељмент ва маркетинг/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Менеджмент и маркетинг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Ќурбонов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Омор/ Статистика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Маљидов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Сиёсатшиносї / Политология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Абилов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rPr>
          <w:trHeight w:val="166"/>
        </w:trPr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ind w:left="-70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Хизмат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ои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давлатї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Государственная служба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Ањмадов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Со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тс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иология /Социология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Барфиев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Курси 2. 25011027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Консепсияи табиатшиносии муосир ва мудофиаи гражданї/ Концепция современного естествознания и гражданская оборона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 xml:space="preserve">Хољаев А. 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Табаров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Омор/ Статистика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Боњирова Т.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Менељмент ва маркетинг/ Менеджмент и маркетинг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Файзуллоев Б.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Рушди боссуботи иќтисодї/ Устойчивое экономическое развития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Исмоилова Х.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Иќтисоди сабз/ Зелёная экономика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Холназаров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Сотсиология/Социология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Бањромбеков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Сиёсатшиносї/Политология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Њукумшоев З.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pStyle w:val="HTMLPreformatted"/>
              <w:shd w:val="clear" w:color="auto" w:fill="F8F9FA"/>
              <w:rPr>
                <w:rFonts w:ascii="inherit" w:hAnsi="inherit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  <w:lang w:eastAsia="ru-RU"/>
              </w:rPr>
              <w:t>Манбаъњои барќароршавандаи энергия/</w:t>
            </w:r>
            <w:r w:rsidRPr="00291E05">
              <w:rPr>
                <w:rFonts w:ascii="inherit" w:hAnsi="inherit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Возобновляемые источники энергии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Рањимзода Њ.Р.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Курси 2. 26020200 (т)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Системањои иттилооти дар иќтисодиёт/ Информационная система в экономике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Норов Х.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Менељменти истењсолї/ Производственный менеджмент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Сарабекова И.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Мудирияти дониш/ Менеджмент знаний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Каримов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Иќтисоди корхонањо/ Экономика предприятия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Давлатова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Сотсиология/ Социология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Барфиев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Консепсияи табиатшиносии муосир ва мудофиаи гражданї/ Концепция современного естествознания и гражданская оборона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Муллоев В.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 xml:space="preserve"> Рањмонов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Менељмент/ Менеджмент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Абдуллоева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Сиёсатшиносї/ Политология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Њукумшоев З.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Кори курсї (менељмент)/ Курсовая работа (менеджмент)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Курси 2. 26020200 (р)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Системањои иттилооти дар иќтисодиёт/ Информационная система в экономике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Шерматов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Менељменти истењсолї/ Производственный менеджмент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Сарабекова И.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Мудирияти дониш/ Менеджмент знаний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Каримов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Иќтисоди корхонањо/ Экономика предприятия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Зияева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Сотсиология/ Социология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Бањромбеков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Консепсияи табиатшиносии муосир ва мудофиаи гражданї/ Концепция современного естествознания и гражданская оборона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 xml:space="preserve">Холмонов М. 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Алишери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Менељмент/ Менеджмент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tg-Cyrl-TJ"/>
              </w:rPr>
              <w:t>Бобосодиќова Г.Б.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Сиёсатшиносї/ Политология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Гадоев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Кори курсї (менељмент)/ Курсовая работа (менеджмент)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-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Курси 2. 26020203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Асосњои менељменти инноватсионї/Основы инновационного менеджмента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Абдуллозода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ind w:hanging="79"/>
              <w:jc w:val="both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Консепсияи табиатшиносии муосир ва мудофиаи гражданї/ Концепция современного естествознания и гражданская оборона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 xml:space="preserve">Муллоев В. 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 xml:space="preserve">Давлатов М.  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Системањои иттилоотї дар иќтисодиёт/Информационная система в экономика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Юсупов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Иќтисоди корхонањо/ Экономика предприятия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Маљидов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Сотсиология/Социология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Наљмиддинзода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Сиёсатшиносї/Политология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Рањимов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Менељменти дониш/ Менеджмент знаний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Каримов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Маркетинг/Маркетинг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Ќурбонов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Кори курсї (Асосњои менељменти инноватсионї) /Курсовая работа (Основы инновационного менеджмента)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Курси 2. 26020300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ind w:hanging="79"/>
              <w:jc w:val="both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Консепсияи табиатшиносии муосир ва мудофиаи гражданї/ Концепция современного естествознания и гражданская оборона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 xml:space="preserve">Рањмонов Ш.   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Муллоев В.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6061" w:type="dxa"/>
            <w:vAlign w:val="center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Тадќиќотбарии маркетингї/ Маркетинговые исследования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Сарабекова И.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6061" w:type="dxa"/>
            <w:vAlign w:val="center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Системањои иттилоотї дар иќтисодиёт/ Информационная система в экономика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Юсупов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6061" w:type="dxa"/>
            <w:vAlign w:val="center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Иќтисоди корхонањо/ Экономика предприятия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Маљидов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061" w:type="dxa"/>
            <w:vAlign w:val="center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Сотсиология/Социология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Шоев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  <w:vAlign w:val="center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Маркетинг/Маркетинг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Ќурбонов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  <w:vAlign w:val="center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Сиёсатшиносї/ Политология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Рањимов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  <w:vAlign w:val="center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Корбарии биржа/ Биржевое дело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Наимзода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  <w:vAlign w:val="center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Кори курсї (Маркетинг)/ Курсовая работа (маркетинг)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Курси 2. 26010301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ind w:hanging="79"/>
              <w:jc w:val="both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Консепсияи табиатшиносии муосир ва мудофиаи гражданї/ Концепция современного естествознания и гражданская оборона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 xml:space="preserve">Рањмонов Ш.   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Муллоев В.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aj" w:hAnsi="Times New Roman Taj" w:cs="Arial CYR"/>
                <w:color w:val="000000"/>
                <w:sz w:val="24"/>
                <w:szCs w:val="24"/>
              </w:rPr>
            </w:pPr>
            <w:r w:rsidRPr="00291E05">
              <w:rPr>
                <w:rFonts w:ascii="Times New Roman Taj" w:hAnsi="Times New Roman Taj" w:cs="Arial CYR"/>
                <w:color w:val="000000"/>
                <w:sz w:val="24"/>
                <w:szCs w:val="24"/>
              </w:rPr>
              <w:t>Стратегияи нархгузор</w:t>
            </w:r>
            <w:r w:rsidRPr="00291E05">
              <w:rPr>
                <w:rFonts w:ascii="Times New Roman Tj" w:hAnsi="Times New Roman Tj" w:cs="Arial CYR"/>
                <w:color w:val="000000"/>
                <w:sz w:val="24"/>
                <w:szCs w:val="24"/>
              </w:rPr>
              <w:t>ї</w:t>
            </w:r>
            <w:r w:rsidRPr="00291E05">
              <w:rPr>
                <w:rFonts w:ascii="Times New Roman Taj" w:hAnsi="Times New Roman Taj" w:cs="Arial CYR"/>
                <w:color w:val="000000"/>
                <w:sz w:val="24"/>
                <w:szCs w:val="24"/>
              </w:rPr>
              <w:t xml:space="preserve">/Стратегия ценооброзования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Содиќов Ќ.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Менељмент ва маркетинг/Менеджмент и маркетинг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Авзалов Њ.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Асосњои бехатарии иќтисоди миллї/Основы безопасности национальной экономики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Зардова З.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Сотсиология/Социология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Барфиев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Иќтисоди миллї/Национальная экономика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Маљидзода Д.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Сиёсатшиносї/Политология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Ќаландаров К.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Омор/ Статистика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Одиназода М.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соли гузашта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Тестї</w:t>
            </w:r>
          </w:p>
        </w:tc>
      </w:tr>
      <w:tr w:rsidR="000F567A" w:rsidRPr="00291E05" w:rsidTr="00D35CAC">
        <w:tc>
          <w:tcPr>
            <w:tcW w:w="12175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Курси 2. 96010103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ind w:hanging="79"/>
              <w:jc w:val="both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Консепсияи табиатшиносии муосир ва мудофиаи гражданї/ Концепция современного естествознания и гражданская оборона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 xml:space="preserve">Рањмонов Ш.   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Муллоев В.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Иќтисоди миллї/Национальная экономика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Маљидзода Д.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Сиёсатшиносї/Политология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Њукумшоев З.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Arial CYR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Arial CYR"/>
                <w:color w:val="000000"/>
                <w:sz w:val="24"/>
                <w:szCs w:val="24"/>
              </w:rPr>
              <w:t xml:space="preserve">Бехатарии экологї/  Экологическая безопасность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Билолов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Менељмент ва маркетинг/Менеджмент и маркетинг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Файзуллоев Б.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Асосњои бехатарии иќтисоди миллї/Основы безопасности национальной экономики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Зардова З.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Омор/ Статистика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Маљидов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Сотсиология/Социология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Бањромбеков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14033" w:type="dxa"/>
            <w:gridSpan w:val="6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 xml:space="preserve">Курси 2. </w:t>
            </w:r>
            <w:r w:rsidRPr="00291E05">
              <w:rPr>
                <w:rFonts w:ascii="Times New Roman Tj" w:hAnsi="Times New Roman Tj"/>
                <w:b/>
                <w:bCs/>
                <w:color w:val="000000"/>
                <w:sz w:val="24"/>
                <w:szCs w:val="24"/>
              </w:rPr>
              <w:t>25010731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Инфрасохтори минтаќа/ Региональная инфраструктура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Таѓоев Љ.Њ.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Бозорњои агроозуќавории минтаќавї/ Региональный агропродовольственный рынок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Холов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Менељмент /Менеджмент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Муњсинов Д.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Сиёсатшиносї/Политология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Абилов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Молия ва ќарз/Финансы и кредит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Розиев Д.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Сотсиология/Социология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Наљмиддинзода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ind w:hanging="79"/>
              <w:jc w:val="both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Консепсияи табиатшиносии муосир ва мудофиаи гражданї/ Концепция современного естествознания и гражданская оборона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 xml:space="preserve">Рањмонов Ш.   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Муллоев В.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Омор/Статистика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Боњирова Х.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14033" w:type="dxa"/>
            <w:gridSpan w:val="6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 xml:space="preserve">Курси 2. </w:t>
            </w:r>
            <w:r w:rsidRPr="00291E05">
              <w:rPr>
                <w:rFonts w:ascii="Times New Roman Tj" w:hAnsi="Times New Roman Tj"/>
                <w:bCs/>
                <w:color w:val="000000"/>
              </w:rPr>
              <w:t>26020100 русї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Сотсиология/ Социология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Ањрори А.М.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Сиёсатшиносї/ Политология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Раљабов И.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Асосњои бањисобгирии муњосибї/</w:t>
            </w:r>
            <w:r w:rsidRPr="00291E05">
              <w:rPr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Основы бухгалтерского учета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Давлатов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Омор дар тиљорат/</w:t>
            </w:r>
            <w:r w:rsidRPr="00291E05">
              <w:rPr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Статистика в бизнесе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Эргашева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Асосњои маркетинг/Основы маркетинга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Дустов Б.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Асосњои молия/Основы финансов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Ќаюмов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Консепсияи табиатшиносии муосир ва мудофиаи гражданї/Концепция современного естествознания и гражданская оборона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Мањмадбеков Р.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Юсупов Р.</w:t>
            </w:r>
          </w:p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Кори курсї (асосњои маркетинг)/ Курсовая работа (основы маркетинга)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3442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Курси 3. 25010700 тољикї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Бањисобгирии бухгалтерї/Бухгалтерский учет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Давлатзода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Ф/и-бл.3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Тиљорати электронї/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В/п-бл.2 Электронная коммерция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Алихонзода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Микроиќтисодиёти комил/Микроэкономика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Низомова Т.Д.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Банаќшагирї дар корхона/Планирование на предприятии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Олимова Д.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Ф/и-бл.2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Идоракунии давлатї ва мањаллї/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В/п-бл.2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Государственное и местное управление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Рањматзода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Ф/и-бл.2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Иќтисодиёти КАС/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В/п-бл.2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Экономика АПК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Бахтиёри И.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Ташкили фаъолияти соњибкорї/</w:t>
            </w:r>
            <w:r w:rsidRPr="00291E05">
              <w:rPr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Организация предпринимательской деятельности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Давлатова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Фаъолияти иќтисодии берунмарзии корхона/Внешнеэкономическая деятельность предриятия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Билолов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14033" w:type="dxa"/>
            <w:gridSpan w:val="6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Курси 3. 25010700 русї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Бањисобгирии бухгалтерї/Бухгалтерский учет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Давлатзода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Ф/и-бл.3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Тиљорати электронї/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В/п-бл.2 Электронная коммерция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Хафизов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Микроиќтисодиёти комил/Микроэкономика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Низомова Т.Д.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Банаќшагирї дар корхона/Планирование на предприятии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Джумаева Х.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Ф/и-бл.2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Идоракунии давлатї ва мањаллї/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В/п-бл.2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Государственное и местное управление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Рањматзода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Ф/и-бл.2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Иќтисодиёти КАС/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В/п-бл.2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Экономика АПК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Исмоилова Х.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Ташкили фаъолияти соњибкорї/</w:t>
            </w:r>
            <w:r w:rsidRPr="00291E05">
              <w:rPr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Организация предпринимательской деятельности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Фаррухї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Фаъолияти иќтисодии берунмарзии корхона/Внешнеэкономическая деятельность предриятия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Фаррухї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14033" w:type="dxa"/>
            <w:gridSpan w:val="6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Курси 3. 25010715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Система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ои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иттилоот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дар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и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тисодиёт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/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Информационные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системы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в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экономике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 w:eastAsia="en-US"/>
              </w:rPr>
              <w:t>Норов Х.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highlight w:val="yellow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Бозор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ои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аграр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/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Аграрные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рынки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Бахтиёри И.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тисоди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аграр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/ Аграрная экономика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Таѓоев Љ.Њ.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Маркетинг/ Маркетинг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Бахтиёри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Иќтисодиёти мењнат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/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Экономика труда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Давлатов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тисодиёти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КАС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/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Экономика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АПК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Ќаландарзода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Бањисобгирии бухгалтерї/ Бухгалтерский учет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Ашуров И.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14033" w:type="dxa"/>
            <w:gridSpan w:val="6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  <w:t>Курси 3. 25010701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  <w:lang w:val="tg-Cyrl-TJ"/>
              </w:rPr>
              <w:t>Мене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ҷ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менти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кадр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ӣ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Кадров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ый менеджмент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Саъдуллозода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  <w:lang w:val="tg-Cyrl-TJ"/>
              </w:rPr>
              <w:t>Санъати ро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бар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ӣ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/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  <w:lang w:val="tg-Cyrl-TJ"/>
              </w:rPr>
              <w:t>Искуство управления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Разоќова Г.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Ба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исобгирии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бухгалтер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/ Бухгалтерский учет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Ашуров И.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  <w:lang w:val="tg-Cyrl-TJ"/>
              </w:rPr>
              <w:t>Идоракунии захирањои инсонї</w:t>
            </w:r>
            <w:r w:rsidRPr="00291E05">
              <w:rPr>
                <w:rFonts w:cs="Calibri"/>
                <w:color w:val="000000"/>
                <w:sz w:val="24"/>
                <w:szCs w:val="24"/>
              </w:rPr>
              <w:t>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Управление человеческими ресурсами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Давлатов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ФИ (бл-3) Иќтисоди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КАС/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ДПВ (бл-3)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Экономика АПК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Файзуллоев Т.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ФИ (бл-3) 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  <w:lang w:val="tg-Cyrl-TJ"/>
              </w:rPr>
              <w:t>Эконометрика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</w:p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ДПВ (бл-3) 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  <w:lang w:val="tg-Cyrl-TJ"/>
              </w:rPr>
              <w:t>Эконометрика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Бобоева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ФИ (бл-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4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) Фаъолияти бонк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/</w:t>
            </w:r>
          </w:p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ДПВ (бл-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4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)  Банковское дело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Солиева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Идора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куни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 давлатї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Ањмадов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14033" w:type="dxa"/>
            <w:gridSpan w:val="6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bCs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b/>
                <w:bCs/>
                <w:color w:val="000000"/>
                <w:sz w:val="24"/>
                <w:szCs w:val="24"/>
                <w:lang w:val="tg-Cyrl-TJ"/>
              </w:rPr>
              <w:t xml:space="preserve">Курси 3. 25011027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 xml:space="preserve">Ояндабинии иќтисодї/ Прогнозирования экономики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Содиќова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Иќтисоди миллї/ Национальная экономика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Зардова З.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Ф/И- бахши 2.1 Идоракунии давлатї/ Государственное  управление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 w:eastAsia="en-US"/>
              </w:rPr>
              <w:t>Раљабов Ќ.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Сармоягузории сабз/ Зеленные инвестиции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Таѓоев Б.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Эконометрика/ Эконометрика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Љобиров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 бахши 2.2. 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Идоракунї ва банаќшагирии минтаќа/ Региональная экономика и управление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Зардова З.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 бахши 2.1 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И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тисоди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истифодабарии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сарват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ои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таби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ӣ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 xml:space="preserve"> / Экономика природопользования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Ќаландарзода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Ба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исобгирии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бухгалтер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ӣ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/ Бухгалтерский учет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Файзулслоев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</w:p>
        </w:tc>
        <w:tc>
          <w:tcPr>
            <w:tcW w:w="13442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 xml:space="preserve">Курси 3. </w:t>
            </w:r>
            <w:r w:rsidRPr="00291E05">
              <w:rPr>
                <w:rFonts w:ascii="Times New Roman Tj" w:hAnsi="Times New Roman Tj"/>
                <w:b/>
                <w:bCs/>
                <w:color w:val="000000"/>
                <w:sz w:val="24"/>
                <w:szCs w:val="24"/>
              </w:rPr>
              <w:t>26010101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ФИ (бл-3)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Танзими давлатии минта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а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ои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озоди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и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тисод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ДПВ (бл-3) Государственное регулирование свободных экономических зон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Раљабов Ќ.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Ба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исобгирии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бухгалтер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/ Бухгалтерский учет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Зокирова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ФИ (бл-3) Иќтисоди миллї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</w:p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ДПВ (бл-3) Национальная экономика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Зардова З.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Идоракунии давлатии фаъолияти инноватсион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/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Государственное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управление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инновационной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деятельностью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Рањматзода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ФИ (бл-3) Иќтисоди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КАС/ </w:t>
            </w:r>
          </w:p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ДПВ (бл-3)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Экономика АПК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Файзуллоев Т.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Идораи давлатї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Государственное управление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Ахмедов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Идоракунии моликияти давлатї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</w:p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Управление государственной собственностью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Њакимова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Сиёсати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тисодии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давлат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/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Экономическая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политика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государства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Рањматзода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14033" w:type="dxa"/>
            <w:gridSpan w:val="6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 xml:space="preserve">Курси 3. </w:t>
            </w:r>
            <w:r w:rsidRPr="00291E05">
              <w:rPr>
                <w:rFonts w:ascii="Times New Roman Tj" w:hAnsi="Times New Roman Tj"/>
                <w:b/>
                <w:bCs/>
                <w:color w:val="000000"/>
                <w:sz w:val="24"/>
                <w:szCs w:val="24"/>
              </w:rPr>
              <w:t>26020200 тољикї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Коркарди ќарорњои идоракунї Разработка управленческих решения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Бобоева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Менељменти навоварї/ Инновационный менеджмент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 w:eastAsia="en-US"/>
              </w:rPr>
              <w:t>Арабов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Тањлили иќтисодї/ Экономический анализ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Шарипов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Буљет ва низоми буљет/Бюджет и бюджетная система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Саидзода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rPr>
          <w:trHeight w:val="115"/>
        </w:trPr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Бањисобгирии бухгалтерї/ Бухгалтерский учет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Зокирова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Молия ва ќарз/ Финансы и кредит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Ќурбонзода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Идоракунии њайат/ Управление персоналом 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 w:eastAsia="en-US"/>
              </w:rPr>
              <w:t>Бахтиёри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14033" w:type="dxa"/>
            <w:gridSpan w:val="6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 xml:space="preserve">Курси 3. </w:t>
            </w:r>
            <w:r w:rsidRPr="00291E05">
              <w:rPr>
                <w:rFonts w:ascii="Times New Roman Tj" w:hAnsi="Times New Roman Tj"/>
                <w:b/>
                <w:bCs/>
                <w:color w:val="000000"/>
                <w:sz w:val="24"/>
                <w:szCs w:val="24"/>
              </w:rPr>
              <w:t>26020200 русї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Коркарди ќарорњои идоракунї Разработка управленческих решения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Бобоева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Менељменти навоварї/ Инновационный менеджмент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Махкамов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Тањлили иќтисодї/ Экономический анализ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Ќурбонов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Буљет ва низоми буљет/Бюджет и бюджетная система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Соњибназаров Г.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Бањисобгирии бухгалтерї/ Бухгалтерский учет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Акрамова Х.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Молия ва ќарз/ Финансы и кредит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Таджибоева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Идоракунии њайат/ Управление персоналом 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Сарабекова И.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14033" w:type="dxa"/>
            <w:gridSpan w:val="6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 xml:space="preserve">Курси 3. </w:t>
            </w:r>
            <w:r w:rsidRPr="00291E05">
              <w:rPr>
                <w:rFonts w:ascii="Times New Roman Tj" w:hAnsi="Times New Roman Tj"/>
                <w:b/>
                <w:bCs/>
                <w:color w:val="000000"/>
                <w:sz w:val="24"/>
                <w:szCs w:val="24"/>
              </w:rPr>
              <w:t>26020300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  <w:vAlign w:val="center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Маркетинги шабакавї/ Сетевой маркетинг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Муњсинов Д.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tabs>
                <w:tab w:val="left" w:pos="12474"/>
              </w:tabs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  <w:vAlign w:val="center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Маркетингї байналмилалї/Международный маркетинг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 w:eastAsia="en-US"/>
              </w:rPr>
              <w:t>Абдуллоева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  <w:vAlign w:val="center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Бањисобгирии бухгалтерї/ Бухгалтерский учет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Зокирова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  <w:vAlign w:val="center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Логистика/Логистика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Бобоева Ш.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  <w:vAlign w:val="center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Тањлили иќтисодї/ Экономический анализ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Заринаи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  <w:vAlign w:val="center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Молия ва ќарз/Финансы и кредит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Саъдуллозода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  <w:vAlign w:val="center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Идоракунии давлатї ва мањаллї/ Государственная и местного управления 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 w:eastAsia="en-US"/>
              </w:rPr>
              <w:t>Ањмадов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14033" w:type="dxa"/>
            <w:gridSpan w:val="6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 xml:space="preserve">Курси 3. </w:t>
            </w:r>
            <w:r w:rsidRPr="00291E05">
              <w:rPr>
                <w:rFonts w:ascii="Times New Roman Tj" w:hAnsi="Times New Roman Tj"/>
                <w:b/>
                <w:bCs/>
                <w:color w:val="000000"/>
                <w:sz w:val="24"/>
                <w:szCs w:val="24"/>
              </w:rPr>
              <w:t>26020203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Менељменти стратегї/ Стратегический менеджмент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 w:eastAsia="en-US"/>
              </w:rPr>
              <w:t>Њодиев Д.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Буљет ва низоми буљет/ Бюджет и бюджетная система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Лолахонов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Тањлили иќтисодї/ Экономическая анализ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Заринаи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Менељменти маъмурї/ Административный менеджмент 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 w:eastAsia="en-US"/>
              </w:rPr>
              <w:t>Зоњири Т.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Молия ва ќарз/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Финансы и кредит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Cambria" w:hAnsi="Cambria"/>
                <w:color w:val="000000"/>
                <w:sz w:val="24"/>
                <w:szCs w:val="24"/>
                <w:lang w:val="uk-UA"/>
              </w:rPr>
              <w:t>Саъдуллозода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Сиёсати инноватсионии давлат/ Инновационная политика государства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  <w:t>Наимзода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Бањисобгирии бухгалтерї/ Бухгалтерский учет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Давлатзода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14033" w:type="dxa"/>
            <w:gridSpan w:val="6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 xml:space="preserve">Курси 3. </w:t>
            </w:r>
            <w:r w:rsidRPr="00291E05">
              <w:rPr>
                <w:rFonts w:ascii="Times New Roman Tj" w:hAnsi="Times New Roman Tj"/>
                <w:b/>
                <w:bCs/>
                <w:color w:val="000000"/>
                <w:sz w:val="24"/>
                <w:szCs w:val="24"/>
              </w:rPr>
              <w:t>26010301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Ф/И- бахши 2.2  Иќтисоди соњаи хизматрасонї/Экономика сферы услуг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Ањмадов Р.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Идоракунї ва банаќшагирии минтака / Управления и планирования региона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 w:eastAsia="en-US"/>
              </w:rPr>
              <w:t>Сафаров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 бахши 2.1Иќтисоди КАС/ Экономика АПК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Файзуллоев Т.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Танзими давлатии иктисодиёти миллї/ Госудраственное регулирование  национальной экономики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Сафаров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Эконометрика/ Эконометрика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Хољабекова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Ба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исобгирии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бухгалтер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4"/>
              </w:rPr>
              <w:t>ї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/ Бухгалтерский учет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Зокирова Ф.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Иктисоди амволи ѓайриманкул/Экономика недвижимости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Чоршанбиев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 бахши 2.1 Идоракунии давлатї/ Государственное  управление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Раљабов Ќ.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14033" w:type="dxa"/>
            <w:gridSpan w:val="6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 xml:space="preserve">Курси 3. </w:t>
            </w:r>
            <w:r w:rsidRPr="00291E05">
              <w:rPr>
                <w:rFonts w:ascii="Times New Roman Tj" w:hAnsi="Times New Roman Tj"/>
                <w:b/>
                <w:bCs/>
                <w:color w:val="000000"/>
                <w:sz w:val="24"/>
                <w:szCs w:val="24"/>
              </w:rPr>
              <w:t>96010103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Танзими давлатии иктисодиёти миллї/ Госудраственное регулирование  национальной экономики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Сафаров Н.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Эконометрика/ Эконометрика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Хољабекова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 бахши 2.1Иќтисоди КАС/ Экономика АПК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Файзуллоев Т.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Ба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исобгирии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бухгалтер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4"/>
              </w:rPr>
              <w:t>ї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/ Бухгалтерский учет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Файзуллоев А.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 бахши 2.1 Идоракунии давлатї/ Государственное  управление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 w:eastAsia="en-US"/>
              </w:rPr>
              <w:t>Рањматзода С.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Ф/И- бахши 2.2  Идоракунии лоињањо ва барномањои таъмини бехатарии иќтисодї/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Управление проектами и программами обеспечения экономической безопасности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Алиев О.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Асосњои бехатарии обї-энергетикї/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Основы водной и энергетической безопасности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Холназаров М.</w:t>
            </w:r>
          </w:p>
        </w:tc>
        <w:tc>
          <w:tcPr>
            <w:tcW w:w="2253" w:type="dxa"/>
            <w:gridSpan w:val="2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</w:p>
        </w:tc>
        <w:tc>
          <w:tcPr>
            <w:tcW w:w="13442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>Курси 4. 25010700 тољикї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Идоракунии зиддибуњронї ва реинжиниринг/Антикризисное управление и реинжиниринг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Фаррухї Р.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Идоракунии сифат/Управление качетвом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Љумаева Х.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Ф/и-бл.3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Иќтисодиёти истифодабарии сарватњои табиї 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В/п-бл.2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Экономика природопользования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Ќ</w:t>
            </w:r>
            <w:r w:rsidRPr="00291E05">
              <w:rPr>
                <w:rFonts w:ascii="Cambria" w:hAnsi="Cambria"/>
                <w:color w:val="000000"/>
                <w:sz w:val="24"/>
                <w:szCs w:val="24"/>
                <w:lang w:val="uk-UA"/>
              </w:rPr>
              <w:t>аландарзода Н.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Ташкили истењсолот/Организация производства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Рањмонов Љ.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Нархгузорї дар корхона/Ценообразование на предприятии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 w:eastAsia="en-US"/>
              </w:rPr>
              <w:t>Олимова Д.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Ф/и-бл.3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Наќши Пешвои Миллат дар рушди иќтисодиёт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/ В/п-бл.2 Роль Лидера Нации в развитие экономики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Холов А.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Асосњои бизнеси байналхалќї/Основы международного бизнеса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Билолов Н.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Ф/и-бл.3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Идоракунии корпоративї ва консалтингї/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В/п-бл.2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Корпоративное управление и консалтинг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Абдуллоева Л.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14033" w:type="dxa"/>
            <w:gridSpan w:val="6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>Курси 4. 25010700 р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Ф/и-бл.3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Иќтисодиёти истифодабарии сарватњои табиї 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В/п-бл.2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Экономика природопользования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 w:eastAsia="en-US"/>
              </w:rPr>
              <w:t>Исмоилова Х.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Асосњои бизнеси байналхалќї/Основы международного бизнеса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Зияева М.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Нархгузорї дар корхона/Ценообразование на предприятии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Рањмонов Љ.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highlight w:val="yellow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Идоракунии сифат/Управление качетвом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 w:eastAsia="en-US"/>
              </w:rPr>
              <w:t>Джумаева Х.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Ташкили истењсолот/Организация производства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Рањмонов Љ.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Ф/и-бл.3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Наќши Пешвои Миллат дар рушди иќтисодиёт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/ В/п-бл.2 Роль Лидера Нации в развитие экономики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Джумаева Х.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Ф/и-бл.3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Идоракунии корпоративї ва консалтингї/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В/п-бл.2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Корпоративное управление и консалтинг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 w:eastAsia="en-US"/>
              </w:rPr>
              <w:t>Зияева М.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Идоракунии зиддибуњронї ва реинжиниринг/Антикризисное управление и реинжиниринг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Фаррухї Р.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14033" w:type="dxa"/>
            <w:gridSpan w:val="6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>Курси 4. 25010701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Равоншиносии касбии иќтисодї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/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Профессиональная экономическая психология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Ѓаниев Т.Б.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  <w:lang w:val="tg-Cyrl-TJ"/>
              </w:rPr>
              <w:t>Муаммо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ои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ме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нат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ии мутахассисон/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Проблемы труда специалистов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Ѓаниев Т.Б.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  <w:lang w:val="tg-Cyrl-TJ"/>
              </w:rPr>
              <w:t xml:space="preserve">Назорати 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айати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коргарон/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Контроль персоналом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Разоќова Г.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/>
              <w:rPr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ФИ (бл-4) 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  <w:lang w:val="tg-Cyrl-TJ"/>
              </w:rPr>
              <w:t>Ташкили менељменти захирањои башарї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/ 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ДПВ (бл-4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)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Организация управления человеческими ресурсами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Давлатов С.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  <w:lang w:val="tg-Cyrl-TJ"/>
              </w:rPr>
              <w:t>И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ҷ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тимоиёти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ме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нат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ва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усул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ои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мушорикати иќтисодї/ Социалогия труда и методы экономического партнеррства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Разоќова Г.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Тестї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/>
              <w:rPr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Та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лили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нишонди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анда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ои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ме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нат</w:t>
            </w:r>
            <w:r w:rsidRPr="00291E05">
              <w:rPr>
                <w:rFonts w:ascii="Times New Roman" w:hAnsi="Times New Roman"/>
                <w:color w:val="000000"/>
                <w:sz w:val="24"/>
                <w:szCs w:val="24"/>
                <w:lang w:val="tg-Cyrl-TJ"/>
              </w:rPr>
              <w:t>ӣ/</w:t>
            </w:r>
          </w:p>
          <w:p w:rsidR="000F567A" w:rsidRPr="00291E05" w:rsidRDefault="000F567A" w:rsidP="00D35CAC">
            <w:pPr>
              <w:spacing w:after="0"/>
              <w:rPr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Анализ трудовых показателей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Искандаров Њ.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ФИ (бл-4)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Муаммањои њосилнокии мењнат ва музди мењнат /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ДПВ (бл-4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)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Проблемы производительности труда и заработной платы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Ѓаниев Т.Б.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</w:p>
        </w:tc>
        <w:tc>
          <w:tcPr>
            <w:tcW w:w="13442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>Курси 4. 25010715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Сиёсати аграр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/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Аграрная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Файзуллоев Т.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тисодиёт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ва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ташкили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навовар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/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Экономика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организация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нововведения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Давлатова Р.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Идоракун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дар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корхона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ои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КАС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/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Управление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на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предприятиях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АПК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Таѓоев Љ.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Ташкили исте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солоти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кишоварз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/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Организация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сель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скохозяйственного производства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Бахтиёри И.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Фаъолияти сармоягузор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дар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КАС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/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Инвестиционная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деятельность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в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АПК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Таѓоев Љ.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Танзими давлатии исте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солоти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аграр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/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Госрегулирование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аграрной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Ќаландарзода Н.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Самаранокии и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тисодии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исте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солот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дар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кишоварз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/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Экономическая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эффективность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сельскохозяйственного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производства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Таѓоев Љ.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Кори курс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4"/>
              </w:rPr>
              <w:t xml:space="preserve"> (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Идоракун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дар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корхона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ои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КАС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4"/>
              </w:rPr>
              <w:t>)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/ Курсовая работа (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Управления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на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предприятиях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АПК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)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</w:p>
        </w:tc>
        <w:tc>
          <w:tcPr>
            <w:tcW w:w="13442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>Курси 4. 260101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ФИ (бл-4)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Бу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ҷ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ет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ва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низоми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бу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ҷ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е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т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/ 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ДПВ (бл-4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)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Бюджет и бюджетная система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Саидзода Ф.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Низоми идоракунии давлатї ва мањаллї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Система государственного и местного управления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highlight w:val="yellow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Њакимова М.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Барномасозї  ва банаќшагир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4"/>
                <w:lang w:val="tg-Cyrl-TJ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/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Программирование и планирование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 w:eastAsia="en-US"/>
              </w:rPr>
              <w:t>Њакимова М.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Асосњои худидоракун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4"/>
              </w:rPr>
              <w:t>ии ма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алл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ӣ</w:t>
            </w:r>
            <w:r w:rsidRPr="00291E05">
              <w:rPr>
                <w:rFonts w:ascii="Times New Roman Tj" w:hAnsi="Times New Roman Tj" w:cs="Cambria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/ Основы местного самоуправления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Абдуева С.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ФИ (бл-4)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Геои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қ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  <w:lang w:val="tg-Cyrl-TJ"/>
              </w:rPr>
              <w:t>тисодиёт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/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ДПВ (бл-4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)Геоэкономика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Ахмедов Р.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Иќтисодиёти шањр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/ Городская экономика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 w:eastAsia="en-US"/>
              </w:rPr>
              <w:t>Раљабов Ќ.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ФИ (бл-4)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Сиёсати давлатии сармоягузор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  <w:lang w:val="tg-Cyrl-TJ"/>
              </w:rPr>
              <w:t>ӣ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/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ДПВ (бл-4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) Государственная инвестиционная политика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lang w:val="uk-UA" w:eastAsia="en-US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Олимова Д.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</w:p>
        </w:tc>
        <w:tc>
          <w:tcPr>
            <w:tcW w:w="13442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 xml:space="preserve">Курси 4. 26010301 (тољикї)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Ояндабинии иќтисоди миллї/ Прогнозирование национальной экономики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Содиќова Ш.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Низоми счетњои миллї / Система национальных счетов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Сафарзода Н.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 бахши 2. 2. </w:t>
            </w:r>
            <w:r w:rsidRPr="00291E05">
              <w:rPr>
                <w:rFonts w:ascii="Times New Roman Tj" w:hAnsi="Times New Roman Tj" w:cs="Arial CYR"/>
                <w:color w:val="000000"/>
                <w:sz w:val="24"/>
                <w:szCs w:val="24"/>
              </w:rPr>
              <w:t xml:space="preserve">Иќтисоди иноватсионї 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/ Инновационная экономика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Сафаров А.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Иќтисоди бахши љамъияти/ Экономика обшественного сектора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Сафарзода Н.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 бахши 2. 2. 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Арзёбии иќтисодии сармоягузорї/ Экономическая оценка инвестиции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Таѓоев Б.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Arial CYR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 xml:space="preserve">Ф/И- бахши 2. 2. </w:t>
            </w:r>
            <w:r w:rsidRPr="00291E05">
              <w:rPr>
                <w:rFonts w:ascii="Times New Roman Tj" w:hAnsi="Times New Roman Tj" w:cs="Arial CYR"/>
                <w:color w:val="000000"/>
                <w:sz w:val="24"/>
                <w:szCs w:val="24"/>
              </w:rPr>
              <w:t xml:space="preserve">Иќтидорњои иќтисоди миллї/ Потенциалы национальной экономики  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Ќодирзода Д.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Њифзи иљтимоии ањолї/ Социальная зашита населения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Таѓоев Б.</w:t>
            </w: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</w:p>
        </w:tc>
        <w:tc>
          <w:tcPr>
            <w:tcW w:w="13442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>Курси 4. 26020200 (тољикї)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16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Менељменти байналхал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қ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ї/ Международный менеджмент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Абдуллоева Ш.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16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қ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тисоди ме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нат/ Экономика труда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Давлатов С.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16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Менељменти стратегї/ Стратегический менеджмент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Њодиев Д.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16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Андоз ва андозбандї/Налог и налогообложение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Давлатов Д.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16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Реклама/Реклама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Ќурбонов А.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16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Идоракунии ширкат/Управления фирмы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Файзуллоев Б.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16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Менељменти иљтимої/ Социальный менеджмент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Бахтиёри Р.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</w:p>
        </w:tc>
        <w:tc>
          <w:tcPr>
            <w:tcW w:w="13442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>Курси 4. 26020200 (русї)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16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Менељменти байналхал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қ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ї/ Международный менеджмент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Абдуллоева Ш.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16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қ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тисоди ме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нат/ Экономика труда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Урунбоев А.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16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Менељменти стратегї/ Стратегический менеджмент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Њодиев Д.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16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Андоз ва андозбандї/Налог и налогообложение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Касирова Ф.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16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Реклама/Реклама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lang w:val="uk-UA"/>
              </w:rPr>
              <w:t>Бобоева Ш.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16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Идоракунии ширкат/Управления фирмы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Исроилова А.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16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Менељменти иљтимої/ Социальный менеджмент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</w:rPr>
            </w:pPr>
            <w:r w:rsidRPr="00291E05">
              <w:rPr>
                <w:rFonts w:ascii="Times New Roman Tj" w:hAnsi="Times New Roman Tj"/>
                <w:color w:val="000000"/>
                <w:lang w:val="uk-UA"/>
              </w:rPr>
              <w:t>Бобосодиќова Г.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</w:p>
        </w:tc>
        <w:tc>
          <w:tcPr>
            <w:tcW w:w="13442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>Курси 4. 26020203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Реклама/Реклама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Ќурбонов А.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tg-Cyrl-TJ"/>
              </w:rPr>
              <w:t>КИД (Наќши Пешвои миллат дар идоракунї ва ташаккулёбии иќтисоди миллї)/Рол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ь Лидера нации в управление и организации национальной экономики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Содиќов Ќ.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Маркетинги инноватсионї/ Инновационный маркетинг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Зоњири Т.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Андоз ва андозбандї/ Налог и налогооблажение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Давлатов Д.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Идоракунии хатар ва суѓурта/Управление рисками и страхование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Бахтиёри Р.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Фаъолияти инноватсионии давлатњои хориљї/ Инновационная деятельность зарубежных стран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Наимзода Н.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Бизнес-наќшаи инноватсионї/ Инновационный бизнес-план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Муњсинов Д.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</w:p>
        </w:tc>
        <w:tc>
          <w:tcPr>
            <w:tcW w:w="13442" w:type="dxa"/>
            <w:gridSpan w:val="5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>Курси 4. 26020300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Идоракунии корхонањои савдо/Управление торговыми предприятиями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Содиќов Ќ.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Андоз ва андозбандї/ Налог и налогообложение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Раљабов Т.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Идоракунии фаъолияти маркетингї/Управление маркетинговой деятельностью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Муњсинов Д.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Менељменти сифат/ Менеджмент качества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Зоњири Т.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Молшиносї, санљиш ва стандартизатсия/ Товароведение, экспертиза и стандартизация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Бахтиёри Р.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Фаъолияти тиљоратї/Коммерческая деятельность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  <w:lang w:val="uk-UA"/>
              </w:rPr>
              <w:t>Наимзода Н.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Маркетинги стратегї/ Стратегический маркетинг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Нидоев Ш.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Кори курсї (Маркетинги стратегї)/Курсовая работа (Стратегический маркетинг)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</w:p>
        </w:tc>
      </w:tr>
      <w:tr w:rsidR="000F567A" w:rsidRPr="00291E05" w:rsidTr="00D35CAC">
        <w:tc>
          <w:tcPr>
            <w:tcW w:w="14033" w:type="dxa"/>
            <w:gridSpan w:val="6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b/>
                <w:color w:val="000000"/>
                <w:sz w:val="24"/>
                <w:szCs w:val="24"/>
              </w:rPr>
              <w:t>Курси 4. 25011027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Бозори хизматрасони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ои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эколог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ӣ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/  Рынок экологических услуг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Таѓоев Б.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Рушди технология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ои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саб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 xml:space="preserve">з/ Развитие зеленных технологий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Сафаров А.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Тиљорати энергетикї/ Энергетический бизнес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Чоршанбиев С.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Идораи устувори лоињањо/ Устойчивое управления проэктами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АлизодаО.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 xml:space="preserve">Тестї 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 xml:space="preserve">ФИ (бл.2) Биоиќтисодиёт/ Биоэкономика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Билолов Н.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 xml:space="preserve">ФИ (бл.2) </w:t>
            </w: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Иќтисоди бахши љамъиятї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 xml:space="preserve">/ Экономика общественного сектора 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Сафарзода Н.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591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61" w:type="dxa"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ФИ (бл.2) Рушди сабз дар мамлакат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ҳ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ои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 xml:space="preserve"> </w:t>
            </w:r>
            <w:r w:rsidRPr="00291E05">
              <w:rPr>
                <w:rFonts w:ascii="Times New Roman Tj" w:hAnsi="Times New Roman Tj" w:cs="Times New Roman Tj"/>
                <w:color w:val="000000"/>
                <w:sz w:val="24"/>
                <w:szCs w:val="24"/>
              </w:rPr>
              <w:t>хори</w:t>
            </w:r>
            <w:r w:rsidRPr="00291E05">
              <w:rPr>
                <w:rFonts w:ascii="Cambria" w:hAnsi="Cambria" w:cs="Cambria"/>
                <w:color w:val="000000"/>
                <w:sz w:val="24"/>
                <w:szCs w:val="24"/>
              </w:rPr>
              <w:t>ҷӣ</w:t>
            </w:r>
            <w:r w:rsidRPr="00291E05">
              <w:rPr>
                <w:rFonts w:ascii="Times New Roman Tj" w:hAnsi="Times New Roman Tj" w:cs="Calibri"/>
                <w:color w:val="000000"/>
                <w:sz w:val="24"/>
                <w:szCs w:val="24"/>
              </w:rPr>
              <w:t>/ Зелёное развития в зарубежных странах</w:t>
            </w:r>
          </w:p>
        </w:tc>
        <w:tc>
          <w:tcPr>
            <w:tcW w:w="3270" w:type="dxa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Ањмадов Р.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b/>
                <w:color w:val="000000"/>
                <w:sz w:val="24"/>
                <w:szCs w:val="24"/>
                <w:lang w:val="uk-UA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Шифоњї</w:t>
            </w:r>
          </w:p>
        </w:tc>
      </w:tr>
      <w:tr w:rsidR="000F567A" w:rsidRPr="00291E05" w:rsidTr="00D35CAC">
        <w:tc>
          <w:tcPr>
            <w:tcW w:w="6652" w:type="dxa"/>
            <w:gridSpan w:val="2"/>
            <w:vMerge w:val="restart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 w:cs="Calibri"/>
                <w:color w:val="000000"/>
                <w:sz w:val="32"/>
                <w:szCs w:val="24"/>
              </w:rPr>
            </w:pPr>
            <w:r w:rsidRPr="00291E05">
              <w:rPr>
                <w:rFonts w:ascii="Times New Roman Tj" w:hAnsi="Times New Roman Tj" w:cs="Calibri"/>
                <w:color w:val="000000"/>
                <w:sz w:val="32"/>
                <w:szCs w:val="24"/>
              </w:rPr>
              <w:t>Њамагї:</w:t>
            </w:r>
          </w:p>
        </w:tc>
        <w:tc>
          <w:tcPr>
            <w:tcW w:w="3270" w:type="dxa"/>
            <w:vMerge w:val="restart"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426 фан</w:t>
            </w: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16 санљиш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</w:p>
        </w:tc>
      </w:tr>
      <w:tr w:rsidR="000F567A" w:rsidRPr="00291E05" w:rsidTr="00D35CAC">
        <w:tc>
          <w:tcPr>
            <w:tcW w:w="6652" w:type="dxa"/>
            <w:gridSpan w:val="2"/>
            <w:vMerge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</w:p>
        </w:tc>
        <w:tc>
          <w:tcPr>
            <w:tcW w:w="3270" w:type="dxa"/>
            <w:vMerge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242 шифоњї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59%</w:t>
            </w:r>
          </w:p>
        </w:tc>
      </w:tr>
      <w:tr w:rsidR="000F567A" w:rsidRPr="00291E05" w:rsidTr="00D35CAC">
        <w:tc>
          <w:tcPr>
            <w:tcW w:w="6652" w:type="dxa"/>
            <w:gridSpan w:val="2"/>
            <w:vMerge/>
          </w:tcPr>
          <w:p w:rsidR="000F567A" w:rsidRPr="00291E05" w:rsidRDefault="000F567A" w:rsidP="00D35CAC">
            <w:pPr>
              <w:spacing w:after="0" w:line="240" w:lineRule="auto"/>
              <w:jc w:val="both"/>
              <w:rPr>
                <w:rFonts w:ascii="Times New Roman Tj" w:hAnsi="Times New Roman Tj" w:cs="Calibri"/>
                <w:color w:val="000000"/>
                <w:sz w:val="24"/>
                <w:szCs w:val="24"/>
              </w:rPr>
            </w:pPr>
          </w:p>
        </w:tc>
        <w:tc>
          <w:tcPr>
            <w:tcW w:w="3270" w:type="dxa"/>
            <w:vMerge/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</w:p>
        </w:tc>
        <w:tc>
          <w:tcPr>
            <w:tcW w:w="2246" w:type="dxa"/>
            <w:tcBorders>
              <w:righ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4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>168</w:t>
            </w:r>
            <w:bookmarkStart w:id="0" w:name="_GoBack"/>
            <w:bookmarkEnd w:id="0"/>
            <w:r w:rsidRPr="00291E05">
              <w:rPr>
                <w:rFonts w:ascii="Times New Roman Tj" w:hAnsi="Times New Roman Tj"/>
                <w:color w:val="000000"/>
                <w:sz w:val="24"/>
                <w:szCs w:val="24"/>
              </w:rPr>
              <w:t xml:space="preserve"> тестї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</w:tcBorders>
          </w:tcPr>
          <w:p w:rsidR="000F567A" w:rsidRPr="00291E05" w:rsidRDefault="000F567A" w:rsidP="00D35CAC">
            <w:pPr>
              <w:spacing w:after="0" w:line="240" w:lineRule="auto"/>
              <w:jc w:val="center"/>
              <w:rPr>
                <w:rFonts w:ascii="Times New Roman Tj" w:hAnsi="Times New Roman Tj"/>
                <w:color w:val="000000"/>
                <w:sz w:val="24"/>
                <w:szCs w:val="28"/>
              </w:rPr>
            </w:pPr>
            <w:r w:rsidRPr="00291E05">
              <w:rPr>
                <w:rFonts w:ascii="Times New Roman Tj" w:hAnsi="Times New Roman Tj"/>
                <w:color w:val="000000"/>
                <w:sz w:val="24"/>
                <w:szCs w:val="28"/>
              </w:rPr>
              <w:t>41%</w:t>
            </w:r>
          </w:p>
        </w:tc>
      </w:tr>
    </w:tbl>
    <w:p w:rsidR="000F567A" w:rsidRPr="00291E05" w:rsidRDefault="000F567A" w:rsidP="008543D5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</w:rPr>
      </w:pPr>
    </w:p>
    <w:p w:rsidR="000F567A" w:rsidRPr="00291E05" w:rsidRDefault="000F567A" w:rsidP="00A60CB3">
      <w:pPr>
        <w:spacing w:after="0"/>
        <w:jc w:val="center"/>
        <w:rPr>
          <w:rFonts w:ascii="Times New Roman Tj" w:hAnsi="Times New Roman Tj"/>
          <w:color w:val="000000"/>
          <w:sz w:val="28"/>
          <w:szCs w:val="28"/>
        </w:rPr>
      </w:pPr>
    </w:p>
    <w:p w:rsidR="000F567A" w:rsidRPr="00291E05" w:rsidRDefault="000F567A" w:rsidP="006C6BD1">
      <w:pPr>
        <w:spacing w:after="0"/>
        <w:jc w:val="center"/>
        <w:rPr>
          <w:rFonts w:ascii="Times New Roman Tj" w:hAnsi="Times New Roman Tj"/>
          <w:color w:val="000000"/>
          <w:sz w:val="28"/>
          <w:szCs w:val="28"/>
        </w:rPr>
      </w:pPr>
      <w:r w:rsidRPr="00291E05">
        <w:rPr>
          <w:rFonts w:ascii="Times New Roman Tj" w:hAnsi="Times New Roman Tj"/>
          <w:color w:val="000000"/>
          <w:sz w:val="28"/>
          <w:szCs w:val="28"/>
        </w:rPr>
        <w:t>Декани факултет                                                                       Рањимзода Њ.</w:t>
      </w:r>
    </w:p>
    <w:p w:rsidR="000F567A" w:rsidRPr="00291E05" w:rsidRDefault="000F567A" w:rsidP="006C6BD1">
      <w:pPr>
        <w:spacing w:after="0"/>
        <w:jc w:val="both"/>
        <w:rPr>
          <w:rFonts w:ascii="Times New Roman Tj" w:hAnsi="Times New Roman Tj"/>
          <w:color w:val="000000"/>
          <w:sz w:val="16"/>
          <w:szCs w:val="28"/>
        </w:rPr>
      </w:pPr>
      <w:r w:rsidRPr="00291E05">
        <w:rPr>
          <w:rFonts w:ascii="Times New Roman Tj" w:hAnsi="Times New Roman Tj"/>
          <w:color w:val="000000"/>
          <w:sz w:val="28"/>
          <w:szCs w:val="28"/>
        </w:rPr>
        <w:t xml:space="preserve">                                                 </w:t>
      </w:r>
    </w:p>
    <w:p w:rsidR="000F567A" w:rsidRPr="00291E05" w:rsidRDefault="000F567A" w:rsidP="006C6BD1">
      <w:pPr>
        <w:rPr>
          <w:rFonts w:ascii="Times New Roman Tj" w:hAnsi="Times New Roman Tj"/>
          <w:color w:val="000000"/>
          <w:sz w:val="2"/>
          <w:szCs w:val="28"/>
          <w:lang w:val="tg-Cyrl-TJ"/>
        </w:rPr>
      </w:pPr>
    </w:p>
    <w:p w:rsidR="000F567A" w:rsidRPr="00291E05" w:rsidRDefault="000F567A" w:rsidP="006C6BD1">
      <w:pPr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291E05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                                     Сармутахассиси раёсати таълим</w:t>
      </w:r>
      <w:r w:rsidRPr="00291E05">
        <w:rPr>
          <w:rFonts w:ascii="Times New Roman Tj" w:hAnsi="Times New Roman Tj"/>
          <w:color w:val="000000"/>
          <w:sz w:val="28"/>
          <w:szCs w:val="28"/>
          <w:lang w:val="tg-Cyrl-TJ"/>
        </w:rPr>
        <w:tab/>
      </w:r>
      <w:r w:rsidRPr="00291E05">
        <w:rPr>
          <w:rFonts w:ascii="Times New Roman Tj" w:hAnsi="Times New Roman Tj"/>
          <w:color w:val="000000"/>
          <w:sz w:val="28"/>
          <w:szCs w:val="28"/>
          <w:lang w:val="tg-Cyrl-TJ"/>
        </w:rPr>
        <w:tab/>
      </w:r>
      <w:r w:rsidRPr="00291E05">
        <w:rPr>
          <w:rFonts w:ascii="Times New Roman Tj" w:hAnsi="Times New Roman Tj"/>
          <w:color w:val="000000"/>
          <w:sz w:val="28"/>
          <w:szCs w:val="28"/>
          <w:lang w:val="tg-Cyrl-TJ"/>
        </w:rPr>
        <w:tab/>
        <w:t xml:space="preserve">                        Шодии Бек</w:t>
      </w:r>
    </w:p>
    <w:p w:rsidR="000F567A" w:rsidRPr="00291E05" w:rsidRDefault="000F567A" w:rsidP="006C6BD1">
      <w:pPr>
        <w:rPr>
          <w:rFonts w:ascii="Times New Roman Tj" w:hAnsi="Times New Roman Tj"/>
          <w:color w:val="000000"/>
          <w:sz w:val="2"/>
          <w:szCs w:val="28"/>
          <w:lang w:val="tg-Cyrl-TJ"/>
        </w:rPr>
      </w:pPr>
    </w:p>
    <w:p w:rsidR="000F567A" w:rsidRPr="00291E05" w:rsidRDefault="000F567A" w:rsidP="006C6BD1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291E05">
        <w:rPr>
          <w:rFonts w:ascii="Times New Roman Tj" w:hAnsi="Times New Roman Tj"/>
          <w:color w:val="000000"/>
          <w:sz w:val="28"/>
          <w:szCs w:val="28"/>
        </w:rPr>
        <w:t xml:space="preserve">                                           </w:t>
      </w:r>
      <w:r w:rsidRPr="00291E05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Мудири шуъбаи </w:t>
      </w:r>
    </w:p>
    <w:p w:rsidR="000F567A" w:rsidRPr="00291E05" w:rsidRDefault="000F567A" w:rsidP="006C6BD1">
      <w:pPr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291E05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                                       баќайдгирї ва омор                                                                   Асаналишоев Г.А.</w:t>
      </w:r>
    </w:p>
    <w:p w:rsidR="000F567A" w:rsidRPr="00291E05" w:rsidRDefault="000F567A" w:rsidP="00A60CB3">
      <w:pPr>
        <w:spacing w:after="0"/>
        <w:jc w:val="center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sectPr w:rsidR="000F567A" w:rsidRPr="00291E05" w:rsidSect="00C1172F">
      <w:pgSz w:w="16838" w:h="11906" w:orient="landscape"/>
      <w:pgMar w:top="851" w:right="138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67A" w:rsidRDefault="000F567A" w:rsidP="00304888">
      <w:pPr>
        <w:spacing w:after="0" w:line="240" w:lineRule="auto"/>
      </w:pPr>
      <w:r>
        <w:separator/>
      </w:r>
    </w:p>
  </w:endnote>
  <w:endnote w:type="continuationSeparator" w:id="0">
    <w:p w:rsidR="000F567A" w:rsidRDefault="000F567A" w:rsidP="00304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67A" w:rsidRDefault="000F567A" w:rsidP="00304888">
      <w:pPr>
        <w:spacing w:after="0" w:line="240" w:lineRule="auto"/>
      </w:pPr>
      <w:r>
        <w:separator/>
      </w:r>
    </w:p>
  </w:footnote>
  <w:footnote w:type="continuationSeparator" w:id="0">
    <w:p w:rsidR="000F567A" w:rsidRDefault="000F567A" w:rsidP="003048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5627"/>
    <w:rsid w:val="00000CA3"/>
    <w:rsid w:val="00005909"/>
    <w:rsid w:val="00006177"/>
    <w:rsid w:val="0002783E"/>
    <w:rsid w:val="000353D2"/>
    <w:rsid w:val="00037F37"/>
    <w:rsid w:val="00041832"/>
    <w:rsid w:val="00046756"/>
    <w:rsid w:val="000470BF"/>
    <w:rsid w:val="000471E0"/>
    <w:rsid w:val="000474E5"/>
    <w:rsid w:val="0005373E"/>
    <w:rsid w:val="000549F6"/>
    <w:rsid w:val="00054CA5"/>
    <w:rsid w:val="00060689"/>
    <w:rsid w:val="00060BB6"/>
    <w:rsid w:val="00064311"/>
    <w:rsid w:val="00075B6C"/>
    <w:rsid w:val="000812E1"/>
    <w:rsid w:val="0008469D"/>
    <w:rsid w:val="00090B6F"/>
    <w:rsid w:val="0009631C"/>
    <w:rsid w:val="00097B51"/>
    <w:rsid w:val="000A597D"/>
    <w:rsid w:val="000A6118"/>
    <w:rsid w:val="000A6444"/>
    <w:rsid w:val="000B0FFF"/>
    <w:rsid w:val="000B65D0"/>
    <w:rsid w:val="000D2E97"/>
    <w:rsid w:val="000D4F06"/>
    <w:rsid w:val="000E451C"/>
    <w:rsid w:val="000E5F62"/>
    <w:rsid w:val="000F3608"/>
    <w:rsid w:val="000F567A"/>
    <w:rsid w:val="000F75D6"/>
    <w:rsid w:val="00100ED0"/>
    <w:rsid w:val="001012C3"/>
    <w:rsid w:val="001046F3"/>
    <w:rsid w:val="001054CE"/>
    <w:rsid w:val="00105A77"/>
    <w:rsid w:val="001067BD"/>
    <w:rsid w:val="00111601"/>
    <w:rsid w:val="0011426D"/>
    <w:rsid w:val="00117CD4"/>
    <w:rsid w:val="00121F12"/>
    <w:rsid w:val="00126C63"/>
    <w:rsid w:val="00127076"/>
    <w:rsid w:val="00127A13"/>
    <w:rsid w:val="00140CC7"/>
    <w:rsid w:val="00141E05"/>
    <w:rsid w:val="0014389A"/>
    <w:rsid w:val="00144BAD"/>
    <w:rsid w:val="00144EAD"/>
    <w:rsid w:val="00150D7C"/>
    <w:rsid w:val="00153D41"/>
    <w:rsid w:val="00160C01"/>
    <w:rsid w:val="00166963"/>
    <w:rsid w:val="00173D8A"/>
    <w:rsid w:val="0018094B"/>
    <w:rsid w:val="00182D23"/>
    <w:rsid w:val="0018329E"/>
    <w:rsid w:val="00184234"/>
    <w:rsid w:val="0018618F"/>
    <w:rsid w:val="00186293"/>
    <w:rsid w:val="00186BC2"/>
    <w:rsid w:val="00195A0F"/>
    <w:rsid w:val="00197E5A"/>
    <w:rsid w:val="001A07BB"/>
    <w:rsid w:val="001A28E2"/>
    <w:rsid w:val="001A383E"/>
    <w:rsid w:val="001A5A2F"/>
    <w:rsid w:val="001A6012"/>
    <w:rsid w:val="001B51B7"/>
    <w:rsid w:val="001B5F0B"/>
    <w:rsid w:val="001D0E9C"/>
    <w:rsid w:val="001D1774"/>
    <w:rsid w:val="001D4584"/>
    <w:rsid w:val="001D533B"/>
    <w:rsid w:val="001D5CA3"/>
    <w:rsid w:val="001D64FB"/>
    <w:rsid w:val="001D6FC2"/>
    <w:rsid w:val="001D7E3F"/>
    <w:rsid w:val="001E1C67"/>
    <w:rsid w:val="001E55B4"/>
    <w:rsid w:val="001F0CF6"/>
    <w:rsid w:val="001F155B"/>
    <w:rsid w:val="001F5FD8"/>
    <w:rsid w:val="001F6214"/>
    <w:rsid w:val="001F639A"/>
    <w:rsid w:val="00206D4A"/>
    <w:rsid w:val="0021532D"/>
    <w:rsid w:val="002168C1"/>
    <w:rsid w:val="002275A9"/>
    <w:rsid w:val="00227E97"/>
    <w:rsid w:val="00230326"/>
    <w:rsid w:val="00232391"/>
    <w:rsid w:val="002329E4"/>
    <w:rsid w:val="00241DE7"/>
    <w:rsid w:val="00246D44"/>
    <w:rsid w:val="002477C9"/>
    <w:rsid w:val="00250E66"/>
    <w:rsid w:val="00252123"/>
    <w:rsid w:val="00253F2E"/>
    <w:rsid w:val="00254746"/>
    <w:rsid w:val="00267ADF"/>
    <w:rsid w:val="00275397"/>
    <w:rsid w:val="00280D4F"/>
    <w:rsid w:val="00291E05"/>
    <w:rsid w:val="0029621D"/>
    <w:rsid w:val="00297BBA"/>
    <w:rsid w:val="002A331B"/>
    <w:rsid w:val="002A525A"/>
    <w:rsid w:val="002A7197"/>
    <w:rsid w:val="002B0E5D"/>
    <w:rsid w:val="002B4CC9"/>
    <w:rsid w:val="002B7226"/>
    <w:rsid w:val="002C1D9C"/>
    <w:rsid w:val="002C74B8"/>
    <w:rsid w:val="002D354D"/>
    <w:rsid w:val="002D4D0A"/>
    <w:rsid w:val="002D5673"/>
    <w:rsid w:val="002D6E4A"/>
    <w:rsid w:val="002E54CE"/>
    <w:rsid w:val="002E610C"/>
    <w:rsid w:val="002F56CD"/>
    <w:rsid w:val="002F5D40"/>
    <w:rsid w:val="002F6803"/>
    <w:rsid w:val="00304888"/>
    <w:rsid w:val="00305E21"/>
    <w:rsid w:val="00305E7C"/>
    <w:rsid w:val="00332665"/>
    <w:rsid w:val="003371FA"/>
    <w:rsid w:val="003413AD"/>
    <w:rsid w:val="00342277"/>
    <w:rsid w:val="00345777"/>
    <w:rsid w:val="003510D1"/>
    <w:rsid w:val="00361FF2"/>
    <w:rsid w:val="00362976"/>
    <w:rsid w:val="003724BA"/>
    <w:rsid w:val="00372D12"/>
    <w:rsid w:val="00373884"/>
    <w:rsid w:val="0037388D"/>
    <w:rsid w:val="00373CCE"/>
    <w:rsid w:val="0037768B"/>
    <w:rsid w:val="00385998"/>
    <w:rsid w:val="00387516"/>
    <w:rsid w:val="00391725"/>
    <w:rsid w:val="00394F87"/>
    <w:rsid w:val="003973EE"/>
    <w:rsid w:val="003975D1"/>
    <w:rsid w:val="003A02A8"/>
    <w:rsid w:val="003A43C8"/>
    <w:rsid w:val="003A79F4"/>
    <w:rsid w:val="003B12C5"/>
    <w:rsid w:val="003B4F8E"/>
    <w:rsid w:val="003B4FF4"/>
    <w:rsid w:val="003B52FB"/>
    <w:rsid w:val="003B59F5"/>
    <w:rsid w:val="003C03F1"/>
    <w:rsid w:val="003C289E"/>
    <w:rsid w:val="003C534D"/>
    <w:rsid w:val="003D79F1"/>
    <w:rsid w:val="003E6DF9"/>
    <w:rsid w:val="003F03B3"/>
    <w:rsid w:val="003F20A1"/>
    <w:rsid w:val="003F2322"/>
    <w:rsid w:val="003F3EB8"/>
    <w:rsid w:val="003F5BA9"/>
    <w:rsid w:val="00403242"/>
    <w:rsid w:val="004044CD"/>
    <w:rsid w:val="00406541"/>
    <w:rsid w:val="00407318"/>
    <w:rsid w:val="00412756"/>
    <w:rsid w:val="004145A7"/>
    <w:rsid w:val="00421C1B"/>
    <w:rsid w:val="00423D12"/>
    <w:rsid w:val="0043117E"/>
    <w:rsid w:val="00440E01"/>
    <w:rsid w:val="004439D1"/>
    <w:rsid w:val="00453AF2"/>
    <w:rsid w:val="00462318"/>
    <w:rsid w:val="00462D81"/>
    <w:rsid w:val="00463435"/>
    <w:rsid w:val="004644F4"/>
    <w:rsid w:val="00471736"/>
    <w:rsid w:val="0048013E"/>
    <w:rsid w:val="00485D8E"/>
    <w:rsid w:val="00486877"/>
    <w:rsid w:val="004978B8"/>
    <w:rsid w:val="004A061D"/>
    <w:rsid w:val="004A23EF"/>
    <w:rsid w:val="004A4417"/>
    <w:rsid w:val="004B1677"/>
    <w:rsid w:val="004B7D33"/>
    <w:rsid w:val="004C0283"/>
    <w:rsid w:val="004C2237"/>
    <w:rsid w:val="004C6083"/>
    <w:rsid w:val="004D26A5"/>
    <w:rsid w:val="004D2B9E"/>
    <w:rsid w:val="004D72F1"/>
    <w:rsid w:val="004E3692"/>
    <w:rsid w:val="004E451D"/>
    <w:rsid w:val="004F2955"/>
    <w:rsid w:val="004F3771"/>
    <w:rsid w:val="004F606F"/>
    <w:rsid w:val="00504DDC"/>
    <w:rsid w:val="0050774A"/>
    <w:rsid w:val="00510BE4"/>
    <w:rsid w:val="005133B3"/>
    <w:rsid w:val="00513B45"/>
    <w:rsid w:val="00520C04"/>
    <w:rsid w:val="00521C28"/>
    <w:rsid w:val="00523D31"/>
    <w:rsid w:val="00525559"/>
    <w:rsid w:val="005264A8"/>
    <w:rsid w:val="00533CAD"/>
    <w:rsid w:val="00536521"/>
    <w:rsid w:val="00552CE9"/>
    <w:rsid w:val="00555948"/>
    <w:rsid w:val="00574139"/>
    <w:rsid w:val="005805CF"/>
    <w:rsid w:val="005810DF"/>
    <w:rsid w:val="00587F4A"/>
    <w:rsid w:val="00595DF8"/>
    <w:rsid w:val="005A039C"/>
    <w:rsid w:val="005A3F00"/>
    <w:rsid w:val="005A5556"/>
    <w:rsid w:val="005A6172"/>
    <w:rsid w:val="005A6E2E"/>
    <w:rsid w:val="005A7D6B"/>
    <w:rsid w:val="005B16E3"/>
    <w:rsid w:val="005B6702"/>
    <w:rsid w:val="005B6921"/>
    <w:rsid w:val="005D049B"/>
    <w:rsid w:val="005D3951"/>
    <w:rsid w:val="005D3CAB"/>
    <w:rsid w:val="005D6042"/>
    <w:rsid w:val="005D6BCE"/>
    <w:rsid w:val="005D786A"/>
    <w:rsid w:val="005E0473"/>
    <w:rsid w:val="005E0FAF"/>
    <w:rsid w:val="005E224A"/>
    <w:rsid w:val="005E437F"/>
    <w:rsid w:val="005E45B5"/>
    <w:rsid w:val="005F208D"/>
    <w:rsid w:val="005F2F3B"/>
    <w:rsid w:val="005F5AD2"/>
    <w:rsid w:val="006025A2"/>
    <w:rsid w:val="006028FE"/>
    <w:rsid w:val="006050B9"/>
    <w:rsid w:val="00607E3F"/>
    <w:rsid w:val="00614723"/>
    <w:rsid w:val="006175D6"/>
    <w:rsid w:val="00622E0C"/>
    <w:rsid w:val="00625D26"/>
    <w:rsid w:val="00627363"/>
    <w:rsid w:val="00631AF6"/>
    <w:rsid w:val="00631E73"/>
    <w:rsid w:val="006338FD"/>
    <w:rsid w:val="00643B4C"/>
    <w:rsid w:val="00644223"/>
    <w:rsid w:val="0064644C"/>
    <w:rsid w:val="00646B5E"/>
    <w:rsid w:val="00655BB6"/>
    <w:rsid w:val="00655FC0"/>
    <w:rsid w:val="006600DB"/>
    <w:rsid w:val="00664153"/>
    <w:rsid w:val="00664E5F"/>
    <w:rsid w:val="00670421"/>
    <w:rsid w:val="006707D1"/>
    <w:rsid w:val="0067571D"/>
    <w:rsid w:val="0067622E"/>
    <w:rsid w:val="0067794C"/>
    <w:rsid w:val="006839D4"/>
    <w:rsid w:val="00687A66"/>
    <w:rsid w:val="00691193"/>
    <w:rsid w:val="00693CDE"/>
    <w:rsid w:val="006969DA"/>
    <w:rsid w:val="00696C34"/>
    <w:rsid w:val="006A1AD9"/>
    <w:rsid w:val="006A268F"/>
    <w:rsid w:val="006A5FB7"/>
    <w:rsid w:val="006B141F"/>
    <w:rsid w:val="006B5882"/>
    <w:rsid w:val="006B5A28"/>
    <w:rsid w:val="006C027E"/>
    <w:rsid w:val="006C1F99"/>
    <w:rsid w:val="006C6126"/>
    <w:rsid w:val="006C6201"/>
    <w:rsid w:val="006C6BD1"/>
    <w:rsid w:val="006C7290"/>
    <w:rsid w:val="006C7FBC"/>
    <w:rsid w:val="006D0CEA"/>
    <w:rsid w:val="006D1DFE"/>
    <w:rsid w:val="006D1EE9"/>
    <w:rsid w:val="006D330B"/>
    <w:rsid w:val="006D3ADE"/>
    <w:rsid w:val="006D5587"/>
    <w:rsid w:val="006E63B8"/>
    <w:rsid w:val="006E660E"/>
    <w:rsid w:val="006F0CB1"/>
    <w:rsid w:val="006F300F"/>
    <w:rsid w:val="006F435B"/>
    <w:rsid w:val="007125A0"/>
    <w:rsid w:val="00715B65"/>
    <w:rsid w:val="007162C2"/>
    <w:rsid w:val="00716E65"/>
    <w:rsid w:val="007264E4"/>
    <w:rsid w:val="0073174F"/>
    <w:rsid w:val="00734A21"/>
    <w:rsid w:val="00743809"/>
    <w:rsid w:val="00745BD2"/>
    <w:rsid w:val="00762E27"/>
    <w:rsid w:val="00773E41"/>
    <w:rsid w:val="007743B6"/>
    <w:rsid w:val="0077484A"/>
    <w:rsid w:val="00777772"/>
    <w:rsid w:val="00781186"/>
    <w:rsid w:val="007832DA"/>
    <w:rsid w:val="00783411"/>
    <w:rsid w:val="00790087"/>
    <w:rsid w:val="00791C00"/>
    <w:rsid w:val="007935A2"/>
    <w:rsid w:val="007A1F14"/>
    <w:rsid w:val="007A70B1"/>
    <w:rsid w:val="007B4E41"/>
    <w:rsid w:val="007B5BA3"/>
    <w:rsid w:val="007C1293"/>
    <w:rsid w:val="007D227B"/>
    <w:rsid w:val="007D353E"/>
    <w:rsid w:val="007D367B"/>
    <w:rsid w:val="007E0251"/>
    <w:rsid w:val="007E196A"/>
    <w:rsid w:val="007E1E5D"/>
    <w:rsid w:val="007E2F1D"/>
    <w:rsid w:val="007E355F"/>
    <w:rsid w:val="007E377F"/>
    <w:rsid w:val="007E461B"/>
    <w:rsid w:val="007E7262"/>
    <w:rsid w:val="007F011C"/>
    <w:rsid w:val="007F0390"/>
    <w:rsid w:val="0081383E"/>
    <w:rsid w:val="00813FC4"/>
    <w:rsid w:val="00817FD4"/>
    <w:rsid w:val="00824E21"/>
    <w:rsid w:val="008255AD"/>
    <w:rsid w:val="00826954"/>
    <w:rsid w:val="00826D4F"/>
    <w:rsid w:val="008354C6"/>
    <w:rsid w:val="00836CE2"/>
    <w:rsid w:val="008400B5"/>
    <w:rsid w:val="00843BE6"/>
    <w:rsid w:val="00844FD5"/>
    <w:rsid w:val="00847681"/>
    <w:rsid w:val="008543D5"/>
    <w:rsid w:val="00856BFE"/>
    <w:rsid w:val="00872E5D"/>
    <w:rsid w:val="008803B6"/>
    <w:rsid w:val="0088209F"/>
    <w:rsid w:val="00882D1B"/>
    <w:rsid w:val="00886B7E"/>
    <w:rsid w:val="008912C3"/>
    <w:rsid w:val="008935DF"/>
    <w:rsid w:val="008A66F4"/>
    <w:rsid w:val="008B2416"/>
    <w:rsid w:val="008B7984"/>
    <w:rsid w:val="008C08F9"/>
    <w:rsid w:val="008C0E67"/>
    <w:rsid w:val="008C1433"/>
    <w:rsid w:val="008C1829"/>
    <w:rsid w:val="008C3F64"/>
    <w:rsid w:val="008C5223"/>
    <w:rsid w:val="008C6169"/>
    <w:rsid w:val="008C635E"/>
    <w:rsid w:val="008D33DF"/>
    <w:rsid w:val="008D4158"/>
    <w:rsid w:val="008D4C2A"/>
    <w:rsid w:val="008D7459"/>
    <w:rsid w:val="008D7C98"/>
    <w:rsid w:val="008E1753"/>
    <w:rsid w:val="008E2EC9"/>
    <w:rsid w:val="008F177A"/>
    <w:rsid w:val="008F33BA"/>
    <w:rsid w:val="008F55CD"/>
    <w:rsid w:val="009007F2"/>
    <w:rsid w:val="00902603"/>
    <w:rsid w:val="0090477C"/>
    <w:rsid w:val="00915700"/>
    <w:rsid w:val="00921F52"/>
    <w:rsid w:val="00927209"/>
    <w:rsid w:val="00932001"/>
    <w:rsid w:val="0093449C"/>
    <w:rsid w:val="00937364"/>
    <w:rsid w:val="00941415"/>
    <w:rsid w:val="00943CDB"/>
    <w:rsid w:val="00955842"/>
    <w:rsid w:val="00960DAC"/>
    <w:rsid w:val="00962B9A"/>
    <w:rsid w:val="00966D1F"/>
    <w:rsid w:val="009700F9"/>
    <w:rsid w:val="00970EDE"/>
    <w:rsid w:val="00970EF5"/>
    <w:rsid w:val="00973FFE"/>
    <w:rsid w:val="009748AD"/>
    <w:rsid w:val="009749A1"/>
    <w:rsid w:val="0098405D"/>
    <w:rsid w:val="0098767A"/>
    <w:rsid w:val="00992BDF"/>
    <w:rsid w:val="0099632E"/>
    <w:rsid w:val="009A40CA"/>
    <w:rsid w:val="009B046A"/>
    <w:rsid w:val="009C2AAA"/>
    <w:rsid w:val="009C607F"/>
    <w:rsid w:val="009C60BF"/>
    <w:rsid w:val="009C7B92"/>
    <w:rsid w:val="009D2DDD"/>
    <w:rsid w:val="009D37A1"/>
    <w:rsid w:val="009D76A6"/>
    <w:rsid w:val="009E174E"/>
    <w:rsid w:val="009E31B7"/>
    <w:rsid w:val="009E383B"/>
    <w:rsid w:val="009E3F08"/>
    <w:rsid w:val="009E4A5A"/>
    <w:rsid w:val="009F02BB"/>
    <w:rsid w:val="009F2FFD"/>
    <w:rsid w:val="009F3CEF"/>
    <w:rsid w:val="009F4067"/>
    <w:rsid w:val="009F4A45"/>
    <w:rsid w:val="00A06245"/>
    <w:rsid w:val="00A07282"/>
    <w:rsid w:val="00A11D71"/>
    <w:rsid w:val="00A12216"/>
    <w:rsid w:val="00A14BAC"/>
    <w:rsid w:val="00A236C4"/>
    <w:rsid w:val="00A23A3C"/>
    <w:rsid w:val="00A252EE"/>
    <w:rsid w:val="00A316C5"/>
    <w:rsid w:val="00A3413C"/>
    <w:rsid w:val="00A34315"/>
    <w:rsid w:val="00A364D3"/>
    <w:rsid w:val="00A3772E"/>
    <w:rsid w:val="00A41588"/>
    <w:rsid w:val="00A43900"/>
    <w:rsid w:val="00A45F42"/>
    <w:rsid w:val="00A46317"/>
    <w:rsid w:val="00A55627"/>
    <w:rsid w:val="00A55C02"/>
    <w:rsid w:val="00A60CB3"/>
    <w:rsid w:val="00A6213B"/>
    <w:rsid w:val="00A66DC9"/>
    <w:rsid w:val="00A8103C"/>
    <w:rsid w:val="00A8413A"/>
    <w:rsid w:val="00A86F3A"/>
    <w:rsid w:val="00A9271D"/>
    <w:rsid w:val="00A9454C"/>
    <w:rsid w:val="00AA251F"/>
    <w:rsid w:val="00AA2E9D"/>
    <w:rsid w:val="00AA506E"/>
    <w:rsid w:val="00AB19E6"/>
    <w:rsid w:val="00AB5243"/>
    <w:rsid w:val="00AB6910"/>
    <w:rsid w:val="00AC2B7C"/>
    <w:rsid w:val="00AC7A95"/>
    <w:rsid w:val="00AD0C8C"/>
    <w:rsid w:val="00AD1570"/>
    <w:rsid w:val="00AD3200"/>
    <w:rsid w:val="00AE2B64"/>
    <w:rsid w:val="00AE3FFF"/>
    <w:rsid w:val="00AE4AB8"/>
    <w:rsid w:val="00AE4C8A"/>
    <w:rsid w:val="00AF3566"/>
    <w:rsid w:val="00AF5E42"/>
    <w:rsid w:val="00B010F1"/>
    <w:rsid w:val="00B017FD"/>
    <w:rsid w:val="00B048C5"/>
    <w:rsid w:val="00B10D7E"/>
    <w:rsid w:val="00B123A1"/>
    <w:rsid w:val="00B130DF"/>
    <w:rsid w:val="00B203DA"/>
    <w:rsid w:val="00B204FC"/>
    <w:rsid w:val="00B24B96"/>
    <w:rsid w:val="00B3185A"/>
    <w:rsid w:val="00B340C0"/>
    <w:rsid w:val="00B34D48"/>
    <w:rsid w:val="00B379C9"/>
    <w:rsid w:val="00B42B07"/>
    <w:rsid w:val="00B46CF9"/>
    <w:rsid w:val="00B504A8"/>
    <w:rsid w:val="00B5054A"/>
    <w:rsid w:val="00B524A9"/>
    <w:rsid w:val="00B5258F"/>
    <w:rsid w:val="00B60FF2"/>
    <w:rsid w:val="00B61795"/>
    <w:rsid w:val="00B76B24"/>
    <w:rsid w:val="00B81FA2"/>
    <w:rsid w:val="00B82FFC"/>
    <w:rsid w:val="00B83D4F"/>
    <w:rsid w:val="00B91260"/>
    <w:rsid w:val="00B94DEF"/>
    <w:rsid w:val="00B96CE8"/>
    <w:rsid w:val="00BA331B"/>
    <w:rsid w:val="00BA6F2E"/>
    <w:rsid w:val="00BA70AE"/>
    <w:rsid w:val="00BB0BD6"/>
    <w:rsid w:val="00BB0F63"/>
    <w:rsid w:val="00BB2B02"/>
    <w:rsid w:val="00BB3C4F"/>
    <w:rsid w:val="00BB5C11"/>
    <w:rsid w:val="00BC0A51"/>
    <w:rsid w:val="00BC32D1"/>
    <w:rsid w:val="00BC577D"/>
    <w:rsid w:val="00BD019E"/>
    <w:rsid w:val="00BD0467"/>
    <w:rsid w:val="00BD19B7"/>
    <w:rsid w:val="00BD4CC0"/>
    <w:rsid w:val="00BD71C2"/>
    <w:rsid w:val="00BD720A"/>
    <w:rsid w:val="00BD784F"/>
    <w:rsid w:val="00BE7E95"/>
    <w:rsid w:val="00BF023B"/>
    <w:rsid w:val="00BF42F9"/>
    <w:rsid w:val="00BF7F26"/>
    <w:rsid w:val="00C005E8"/>
    <w:rsid w:val="00C0074E"/>
    <w:rsid w:val="00C0195A"/>
    <w:rsid w:val="00C07178"/>
    <w:rsid w:val="00C1172F"/>
    <w:rsid w:val="00C12664"/>
    <w:rsid w:val="00C17767"/>
    <w:rsid w:val="00C23288"/>
    <w:rsid w:val="00C31AC7"/>
    <w:rsid w:val="00C32E11"/>
    <w:rsid w:val="00C3405F"/>
    <w:rsid w:val="00C35379"/>
    <w:rsid w:val="00C45355"/>
    <w:rsid w:val="00C46017"/>
    <w:rsid w:val="00C524A9"/>
    <w:rsid w:val="00C64418"/>
    <w:rsid w:val="00C65B8B"/>
    <w:rsid w:val="00C75666"/>
    <w:rsid w:val="00C82A5D"/>
    <w:rsid w:val="00C84DF2"/>
    <w:rsid w:val="00C86807"/>
    <w:rsid w:val="00C909F8"/>
    <w:rsid w:val="00C92CB0"/>
    <w:rsid w:val="00C95E40"/>
    <w:rsid w:val="00CA4B49"/>
    <w:rsid w:val="00CA760E"/>
    <w:rsid w:val="00CA78F7"/>
    <w:rsid w:val="00CB0A3C"/>
    <w:rsid w:val="00CB6264"/>
    <w:rsid w:val="00CB7214"/>
    <w:rsid w:val="00CC060A"/>
    <w:rsid w:val="00CD0828"/>
    <w:rsid w:val="00CD1359"/>
    <w:rsid w:val="00CD7D2C"/>
    <w:rsid w:val="00CE2EA7"/>
    <w:rsid w:val="00CE790D"/>
    <w:rsid w:val="00CF21F5"/>
    <w:rsid w:val="00CF511B"/>
    <w:rsid w:val="00CF7455"/>
    <w:rsid w:val="00D05E71"/>
    <w:rsid w:val="00D15FE1"/>
    <w:rsid w:val="00D21114"/>
    <w:rsid w:val="00D35CAC"/>
    <w:rsid w:val="00D37908"/>
    <w:rsid w:val="00D42658"/>
    <w:rsid w:val="00D448C0"/>
    <w:rsid w:val="00D46EA7"/>
    <w:rsid w:val="00D4765A"/>
    <w:rsid w:val="00D51706"/>
    <w:rsid w:val="00D518E2"/>
    <w:rsid w:val="00D542A6"/>
    <w:rsid w:val="00D55C6E"/>
    <w:rsid w:val="00D70087"/>
    <w:rsid w:val="00D72E43"/>
    <w:rsid w:val="00D761D9"/>
    <w:rsid w:val="00D76F2B"/>
    <w:rsid w:val="00D96A5D"/>
    <w:rsid w:val="00DA0DF9"/>
    <w:rsid w:val="00DA3EEB"/>
    <w:rsid w:val="00DA6BED"/>
    <w:rsid w:val="00DB215A"/>
    <w:rsid w:val="00DC25CF"/>
    <w:rsid w:val="00DC30FC"/>
    <w:rsid w:val="00DC3DF3"/>
    <w:rsid w:val="00DC5F60"/>
    <w:rsid w:val="00DC6AC3"/>
    <w:rsid w:val="00DC7E90"/>
    <w:rsid w:val="00DD6D08"/>
    <w:rsid w:val="00DD7758"/>
    <w:rsid w:val="00DE2271"/>
    <w:rsid w:val="00DF0773"/>
    <w:rsid w:val="00DF1176"/>
    <w:rsid w:val="00DF15C5"/>
    <w:rsid w:val="00DF283B"/>
    <w:rsid w:val="00DF2CA4"/>
    <w:rsid w:val="00E00835"/>
    <w:rsid w:val="00E0187A"/>
    <w:rsid w:val="00E05B99"/>
    <w:rsid w:val="00E06DE5"/>
    <w:rsid w:val="00E10466"/>
    <w:rsid w:val="00E131C3"/>
    <w:rsid w:val="00E172A7"/>
    <w:rsid w:val="00E176AE"/>
    <w:rsid w:val="00E17FC6"/>
    <w:rsid w:val="00E2189E"/>
    <w:rsid w:val="00E25459"/>
    <w:rsid w:val="00E30A62"/>
    <w:rsid w:val="00E30CF5"/>
    <w:rsid w:val="00E36C0D"/>
    <w:rsid w:val="00E461E1"/>
    <w:rsid w:val="00E51AB3"/>
    <w:rsid w:val="00E563A7"/>
    <w:rsid w:val="00E64B87"/>
    <w:rsid w:val="00E655E5"/>
    <w:rsid w:val="00E677AD"/>
    <w:rsid w:val="00E73ACB"/>
    <w:rsid w:val="00E73B47"/>
    <w:rsid w:val="00E8443D"/>
    <w:rsid w:val="00E926E9"/>
    <w:rsid w:val="00E94296"/>
    <w:rsid w:val="00E948D2"/>
    <w:rsid w:val="00EA05CF"/>
    <w:rsid w:val="00EA77E3"/>
    <w:rsid w:val="00EB46D6"/>
    <w:rsid w:val="00EC13A2"/>
    <w:rsid w:val="00EC3B01"/>
    <w:rsid w:val="00EC5DDA"/>
    <w:rsid w:val="00EC787C"/>
    <w:rsid w:val="00ED1B64"/>
    <w:rsid w:val="00ED51A4"/>
    <w:rsid w:val="00EE55C0"/>
    <w:rsid w:val="00EE59CC"/>
    <w:rsid w:val="00EF365E"/>
    <w:rsid w:val="00EF6110"/>
    <w:rsid w:val="00EF61E8"/>
    <w:rsid w:val="00F01676"/>
    <w:rsid w:val="00F101B3"/>
    <w:rsid w:val="00F1020B"/>
    <w:rsid w:val="00F104ED"/>
    <w:rsid w:val="00F11A65"/>
    <w:rsid w:val="00F12E38"/>
    <w:rsid w:val="00F23533"/>
    <w:rsid w:val="00F26BD8"/>
    <w:rsid w:val="00F30423"/>
    <w:rsid w:val="00F32A1F"/>
    <w:rsid w:val="00F3376A"/>
    <w:rsid w:val="00F35A30"/>
    <w:rsid w:val="00F36B5B"/>
    <w:rsid w:val="00F518A4"/>
    <w:rsid w:val="00F519D3"/>
    <w:rsid w:val="00F52943"/>
    <w:rsid w:val="00F530B5"/>
    <w:rsid w:val="00F55C4C"/>
    <w:rsid w:val="00F55C5D"/>
    <w:rsid w:val="00F56C50"/>
    <w:rsid w:val="00F66A77"/>
    <w:rsid w:val="00F66E9A"/>
    <w:rsid w:val="00F67569"/>
    <w:rsid w:val="00F73DFC"/>
    <w:rsid w:val="00F75788"/>
    <w:rsid w:val="00F761E7"/>
    <w:rsid w:val="00F829C3"/>
    <w:rsid w:val="00F90DD3"/>
    <w:rsid w:val="00F94BAC"/>
    <w:rsid w:val="00FA0811"/>
    <w:rsid w:val="00FA14B5"/>
    <w:rsid w:val="00FA5763"/>
    <w:rsid w:val="00FA61E1"/>
    <w:rsid w:val="00FA6C01"/>
    <w:rsid w:val="00FA71E3"/>
    <w:rsid w:val="00FB0C53"/>
    <w:rsid w:val="00FB30BB"/>
    <w:rsid w:val="00FB6E9B"/>
    <w:rsid w:val="00FC3292"/>
    <w:rsid w:val="00FC7053"/>
    <w:rsid w:val="00FD1808"/>
    <w:rsid w:val="00FD18A4"/>
    <w:rsid w:val="00FD422B"/>
    <w:rsid w:val="00FE4AE3"/>
    <w:rsid w:val="00FF1A8B"/>
    <w:rsid w:val="00FF28F6"/>
    <w:rsid w:val="00FF4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69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5562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477C9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247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77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304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488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04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4888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160C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60C01"/>
    <w:rPr>
      <w:rFonts w:ascii="Courier New" w:hAnsi="Courier New" w:cs="Courier New"/>
      <w:sz w:val="20"/>
      <w:szCs w:val="20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C1172F"/>
    <w:pPr>
      <w:spacing w:after="0" w:line="240" w:lineRule="auto"/>
      <w:jc w:val="center"/>
    </w:pPr>
    <w:rPr>
      <w:rFonts w:ascii="Times New Roman Tj" w:hAnsi="Times New Roman Tj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1172F"/>
    <w:rPr>
      <w:rFonts w:ascii="Times New Roman Tj" w:hAnsi="Times New Roman Tj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2039</TotalTime>
  <Pages>21</Pages>
  <Words>5310</Words>
  <Characters>30270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630</cp:revision>
  <cp:lastPrinted>2022-10-27T12:45:00Z</cp:lastPrinted>
  <dcterms:created xsi:type="dcterms:W3CDTF">2021-01-15T09:17:00Z</dcterms:created>
  <dcterms:modified xsi:type="dcterms:W3CDTF">2024-11-18T05:52:00Z</dcterms:modified>
</cp:coreProperties>
</file>